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759CE" w14:textId="77777777" w:rsidR="00D15B86" w:rsidRDefault="00D15B86" w:rsidP="00D15B86">
      <w:pPr>
        <w:spacing w:before="120"/>
      </w:pPr>
    </w:p>
    <w:p w14:paraId="0F2D29C7" w14:textId="77777777" w:rsidR="00D15B86" w:rsidRDefault="00D15B86" w:rsidP="00D15B86">
      <w:pPr>
        <w:spacing w:before="120"/>
      </w:pPr>
    </w:p>
    <w:p w14:paraId="52A86705" w14:textId="77777777" w:rsidR="00D15B86" w:rsidRPr="00CE2D5C" w:rsidRDefault="00D15B86" w:rsidP="00D15B86">
      <w:pPr>
        <w:spacing w:before="120"/>
      </w:pPr>
    </w:p>
    <w:p w14:paraId="21851FB5" w14:textId="77777777" w:rsidR="00D15B86" w:rsidRPr="00CE2D5C" w:rsidRDefault="00D15B86" w:rsidP="00D15B86">
      <w:pPr>
        <w:spacing w:before="120"/>
      </w:pPr>
    </w:p>
    <w:p w14:paraId="0B1E2405" w14:textId="77777777" w:rsidR="00D15B86" w:rsidRPr="00CE2D5C" w:rsidRDefault="00740104" w:rsidP="00D15B86">
      <w:pPr>
        <w:spacing w:before="120"/>
      </w:pPr>
      <w:r>
        <w:rPr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ED42701" wp14:editId="7BE91B9D">
                <wp:simplePos x="0" y="0"/>
                <wp:positionH relativeFrom="column">
                  <wp:posOffset>4305300</wp:posOffset>
                </wp:positionH>
                <wp:positionV relativeFrom="paragraph">
                  <wp:posOffset>73660</wp:posOffset>
                </wp:positionV>
                <wp:extent cx="1440180" cy="539750"/>
                <wp:effectExtent l="0" t="0" r="7620" b="0"/>
                <wp:wrapNone/>
                <wp:docPr id="9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0D5FF7" w14:textId="7DD1CC84" w:rsidR="00CC4281" w:rsidRDefault="00CC4281" w:rsidP="00D15B86">
                            <w:pPr>
                              <w:spacing w:before="40"/>
                              <w:jc w:val="center"/>
                              <w:rPr>
                                <w:sz w:val="52"/>
                              </w:rPr>
                            </w:pPr>
                            <w:r>
                              <w:rPr>
                                <w:sz w:val="52"/>
                              </w:rPr>
                              <w:t>TEIL 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D42701" id="_x0000_t202" coordsize="21600,21600" o:spt="202" path="m,l,21600r21600,l21600,xe">
                <v:stroke joinstyle="miter"/>
                <v:path gradientshapeok="t" o:connecttype="rect"/>
              </v:shapetype>
              <v:shape id="Text Box 121" o:spid="_x0000_s1026" type="#_x0000_t202" style="position:absolute;left:0;text-align:left;margin-left:339pt;margin-top:5.8pt;width:113.4pt;height:42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">
                <v:textbox>
                  <w:txbxContent>
                    <w:p w14:paraId="280D5FF7" w14:textId="7DD1CC84" w:rsidR="00CC4281" w:rsidRDefault="00CC4281" w:rsidP="00D15B86">
                      <w:pPr>
                        <w:spacing w:before="40"/>
                        <w:jc w:val="center"/>
                        <w:rPr>
                          <w:sz w:val="52"/>
                        </w:rPr>
                      </w:pPr>
                      <w:r>
                        <w:rPr>
                          <w:sz w:val="52"/>
                        </w:rPr>
                        <w:t>TEIL C</w:t>
                      </w:r>
                    </w:p>
                  </w:txbxContent>
                </v:textbox>
              </v:shape>
            </w:pict>
          </mc:Fallback>
        </mc:AlternateContent>
      </w:r>
    </w:p>
    <w:p w14:paraId="1E588F50" w14:textId="77777777" w:rsidR="00D15B86" w:rsidRPr="00CE2D5C" w:rsidRDefault="00D15B86" w:rsidP="00D15B86">
      <w:pPr>
        <w:tabs>
          <w:tab w:val="left" w:pos="1168"/>
        </w:tabs>
        <w:spacing w:before="120"/>
      </w:pPr>
    </w:p>
    <w:p w14:paraId="467EAC14" w14:textId="77777777" w:rsidR="00D15B86" w:rsidRDefault="00D15B86" w:rsidP="00D15B86">
      <w:pPr>
        <w:spacing w:before="120"/>
      </w:pPr>
    </w:p>
    <w:p w14:paraId="049C6811" w14:textId="77777777" w:rsidR="00D15B86" w:rsidRDefault="00D15B86" w:rsidP="00D15B86">
      <w:pPr>
        <w:spacing w:before="120"/>
      </w:pPr>
    </w:p>
    <w:p w14:paraId="7F50FDC2" w14:textId="77777777" w:rsidR="00D15B86" w:rsidRDefault="00D15B86" w:rsidP="00D15B86">
      <w:pPr>
        <w:spacing w:before="120"/>
      </w:pPr>
    </w:p>
    <w:p w14:paraId="6123F469" w14:textId="77777777" w:rsidR="00D15B86" w:rsidRPr="00CE2D5C" w:rsidRDefault="00D15B86" w:rsidP="00D15B86">
      <w:pPr>
        <w:spacing w:before="120"/>
      </w:pPr>
    </w:p>
    <w:p w14:paraId="3B644094" w14:textId="77777777" w:rsidR="00D15B86" w:rsidRDefault="00D15B86" w:rsidP="00D15B86">
      <w:pPr>
        <w:spacing w:before="120"/>
      </w:pPr>
    </w:p>
    <w:p w14:paraId="100E3ED7" w14:textId="77777777" w:rsidR="00D15B86" w:rsidRPr="00CE2D5C" w:rsidRDefault="00D15B86" w:rsidP="00D15B86">
      <w:pPr>
        <w:spacing w:before="120"/>
      </w:pPr>
    </w:p>
    <w:p w14:paraId="0D8D861D" w14:textId="77777777" w:rsidR="00D15B86" w:rsidRDefault="00D15B86" w:rsidP="00D15B86">
      <w:pPr>
        <w:spacing w:before="120"/>
      </w:pPr>
    </w:p>
    <w:p w14:paraId="095ECF5E" w14:textId="77777777" w:rsidR="00D15B86" w:rsidRPr="00CE2D5C" w:rsidRDefault="00D15B86" w:rsidP="00D15B86">
      <w:pPr>
        <w:rPr>
          <w:b/>
          <w:bCs/>
          <w:sz w:val="52"/>
        </w:rPr>
      </w:pPr>
      <w:r>
        <w:rPr>
          <w:b/>
          <w:bCs/>
          <w:sz w:val="52"/>
        </w:rPr>
        <w:t>Angebotsunterlagen</w:t>
      </w:r>
    </w:p>
    <w:p w14:paraId="154611E8" w14:textId="77777777" w:rsidR="00D15B86" w:rsidRPr="00E8375E" w:rsidRDefault="00D15B86" w:rsidP="00D15B86">
      <w:pPr>
        <w:rPr>
          <w:b/>
          <w:bCs/>
          <w:sz w:val="28"/>
        </w:rPr>
      </w:pPr>
    </w:p>
    <w:p w14:paraId="3C29B312" w14:textId="77777777" w:rsidR="00D15B86" w:rsidRPr="00E8375E" w:rsidRDefault="00D15B86" w:rsidP="00D15B86">
      <w:pPr>
        <w:rPr>
          <w:b/>
          <w:bCs/>
          <w:sz w:val="28"/>
        </w:rPr>
      </w:pPr>
    </w:p>
    <w:p w14:paraId="2A3EA1AE" w14:textId="77777777" w:rsidR="00487050" w:rsidRPr="006B56F1" w:rsidRDefault="00487050" w:rsidP="00487050">
      <w:pPr>
        <w:rPr>
          <w:b/>
          <w:bCs/>
          <w:sz w:val="28"/>
        </w:rPr>
      </w:pPr>
      <w:r w:rsidRPr="006B56F1">
        <w:rPr>
          <w:b/>
          <w:bCs/>
          <w:sz w:val="28"/>
        </w:rPr>
        <w:t>Ausschreibung armasuisse Immobilien</w:t>
      </w:r>
    </w:p>
    <w:p w14:paraId="3FCD6568" w14:textId="77777777" w:rsidR="00487050" w:rsidRPr="006B56F1" w:rsidRDefault="00487050" w:rsidP="00487050">
      <w:pPr>
        <w:rPr>
          <w:b/>
          <w:bCs/>
          <w:sz w:val="28"/>
        </w:rPr>
      </w:pPr>
    </w:p>
    <w:p w14:paraId="45B80E6A" w14:textId="77777777" w:rsidR="00487050" w:rsidRPr="006B56F1" w:rsidRDefault="00487050" w:rsidP="00487050">
      <w:pPr>
        <w:rPr>
          <w:b/>
          <w:bCs/>
          <w:sz w:val="28"/>
        </w:rPr>
      </w:pPr>
    </w:p>
    <w:p w14:paraId="410DC4DC" w14:textId="77777777" w:rsidR="00487050" w:rsidRPr="008E4B46" w:rsidRDefault="00487050" w:rsidP="00487050">
      <w:pPr>
        <w:rPr>
          <w:b/>
          <w:bCs/>
          <w:sz w:val="28"/>
        </w:rPr>
      </w:pPr>
      <w:r w:rsidRPr="008E4B46">
        <w:rPr>
          <w:b/>
          <w:bCs/>
          <w:sz w:val="28"/>
        </w:rPr>
        <w:t xml:space="preserve">SIMAP Nr. </w:t>
      </w:r>
      <w:r>
        <w:rPr>
          <w:b/>
          <w:bCs/>
          <w:sz w:val="28"/>
        </w:rPr>
        <w:t>192765</w:t>
      </w:r>
      <w:r w:rsidRPr="008E4B46">
        <w:rPr>
          <w:b/>
          <w:bCs/>
          <w:sz w:val="28"/>
        </w:rPr>
        <w:t xml:space="preserve"> vom </w:t>
      </w:r>
      <w:r>
        <w:rPr>
          <w:b/>
          <w:bCs/>
          <w:sz w:val="28"/>
        </w:rPr>
        <w:t>09.09.2019</w:t>
      </w:r>
    </w:p>
    <w:p w14:paraId="48460948" w14:textId="77777777" w:rsidR="00487050" w:rsidRPr="008E4B46" w:rsidRDefault="00487050" w:rsidP="00487050">
      <w:pPr>
        <w:rPr>
          <w:b/>
          <w:bCs/>
          <w:sz w:val="28"/>
        </w:rPr>
      </w:pPr>
    </w:p>
    <w:p w14:paraId="41DEF56F" w14:textId="77777777" w:rsidR="00487050" w:rsidRPr="008E4B46" w:rsidRDefault="00487050" w:rsidP="00487050">
      <w:pPr>
        <w:rPr>
          <w:b/>
          <w:bCs/>
          <w:sz w:val="28"/>
        </w:rPr>
      </w:pPr>
    </w:p>
    <w:p w14:paraId="217A7AD8" w14:textId="77777777" w:rsidR="00487050" w:rsidRPr="008E4B46" w:rsidRDefault="00487050" w:rsidP="00487050">
      <w:pPr>
        <w:rPr>
          <w:b/>
          <w:sz w:val="28"/>
        </w:rPr>
      </w:pPr>
      <w:r w:rsidRPr="008E4B46">
        <w:rPr>
          <w:b/>
          <w:sz w:val="28"/>
        </w:rPr>
        <w:t>Dienstleistungsauftrag</w:t>
      </w:r>
    </w:p>
    <w:p w14:paraId="72C769F0" w14:textId="77777777" w:rsidR="00487050" w:rsidRPr="008E4B46" w:rsidRDefault="00487050" w:rsidP="00487050">
      <w:pPr>
        <w:rPr>
          <w:b/>
          <w:sz w:val="28"/>
        </w:rPr>
      </w:pPr>
    </w:p>
    <w:p w14:paraId="6738023D" w14:textId="77777777" w:rsidR="00487050" w:rsidRPr="008E4B46" w:rsidRDefault="00487050" w:rsidP="00487050">
      <w:pPr>
        <w:rPr>
          <w:b/>
          <w:bCs/>
          <w:sz w:val="28"/>
        </w:rPr>
      </w:pPr>
      <w:r w:rsidRPr="008E4B46">
        <w:rPr>
          <w:b/>
          <w:bCs/>
          <w:sz w:val="28"/>
        </w:rPr>
        <w:t xml:space="preserve">Leistungspaket </w:t>
      </w:r>
      <w:r>
        <w:rPr>
          <w:b/>
          <w:bCs/>
          <w:sz w:val="28"/>
        </w:rPr>
        <w:t>123</w:t>
      </w:r>
    </w:p>
    <w:p w14:paraId="5A0085D1" w14:textId="77777777" w:rsidR="00CE6292" w:rsidRPr="007913D1" w:rsidRDefault="00CE6292" w:rsidP="00CE6292">
      <w:pPr>
        <w:rPr>
          <w:b/>
          <w:sz w:val="28"/>
        </w:rPr>
      </w:pPr>
      <w:bookmarkStart w:id="0" w:name="_GoBack"/>
      <w:bookmarkEnd w:id="0"/>
    </w:p>
    <w:p w14:paraId="611A8634" w14:textId="0E4FDC38" w:rsidR="003E69A0" w:rsidRPr="002B64A9" w:rsidRDefault="003E69A0" w:rsidP="003E69A0">
      <w:pPr>
        <w:pStyle w:val="TitelderAusschreibung"/>
      </w:pPr>
      <w:r>
        <w:t xml:space="preserve">Ersatzausschreibung </w:t>
      </w:r>
      <w:r w:rsidR="00437EF2">
        <w:t xml:space="preserve">GEP / VEK </w:t>
      </w:r>
      <w:r w:rsidR="0099221B">
        <w:t>/ IB-Aufbau Koordinationsbüro FM Mi</w:t>
      </w:r>
      <w:r w:rsidR="00437EF2">
        <w:t>tte</w:t>
      </w:r>
    </w:p>
    <w:p w14:paraId="124644FB" w14:textId="36BA3EF4" w:rsidR="00EF1FF5" w:rsidRDefault="00EF1FF5" w:rsidP="00FC3E8C">
      <w:pPr>
        <w:spacing w:before="120"/>
      </w:pPr>
    </w:p>
    <w:p w14:paraId="220DF846" w14:textId="61291C7F" w:rsidR="00437EF2" w:rsidRDefault="00437EF2" w:rsidP="00FC3E8C">
      <w:pPr>
        <w:spacing w:before="120"/>
      </w:pPr>
    </w:p>
    <w:p w14:paraId="013724C2" w14:textId="3B89DA2D" w:rsidR="00437EF2" w:rsidRDefault="00437EF2" w:rsidP="00FC3E8C">
      <w:pPr>
        <w:spacing w:before="120"/>
      </w:pPr>
    </w:p>
    <w:p w14:paraId="3283D6ED" w14:textId="28023E91" w:rsidR="00437EF2" w:rsidRDefault="00437EF2" w:rsidP="00FC3E8C">
      <w:pPr>
        <w:spacing w:before="120"/>
      </w:pPr>
    </w:p>
    <w:p w14:paraId="7927115F" w14:textId="22169768" w:rsidR="00437EF2" w:rsidRDefault="00437EF2" w:rsidP="00FC3E8C">
      <w:pPr>
        <w:spacing w:before="120"/>
      </w:pPr>
    </w:p>
    <w:p w14:paraId="57BB37F6" w14:textId="77777777" w:rsidR="00437EF2" w:rsidRPr="00A22750" w:rsidRDefault="00437EF2" w:rsidP="00FC3E8C">
      <w:pPr>
        <w:spacing w:before="120"/>
      </w:pPr>
    </w:p>
    <w:p w14:paraId="2CD10735" w14:textId="77777777" w:rsidR="00EF1FF5" w:rsidRPr="00A22750" w:rsidRDefault="00EF1FF5">
      <w:pPr>
        <w:rPr>
          <w:b/>
          <w:bCs/>
          <w:sz w:val="28"/>
        </w:rPr>
      </w:pPr>
      <w:r w:rsidRPr="00A22750">
        <w:rPr>
          <w:b/>
          <w:bCs/>
          <w:sz w:val="28"/>
        </w:rPr>
        <w:t>Name des Anbie</w:t>
      </w:r>
      <w:r w:rsidR="006C4A13">
        <w:rPr>
          <w:b/>
          <w:bCs/>
          <w:sz w:val="28"/>
        </w:rPr>
        <w:t>ters</w:t>
      </w:r>
      <w:r w:rsidR="003E69A0">
        <w:rPr>
          <w:b/>
          <w:bCs/>
          <w:sz w:val="28"/>
        </w:rPr>
        <w:t xml:space="preserve"> / der Bietergemeinschaft</w:t>
      </w:r>
      <w:r w:rsidRPr="00A22750">
        <w:rPr>
          <w:b/>
          <w:bCs/>
          <w:sz w:val="28"/>
        </w:rPr>
        <w:t>:</w:t>
      </w:r>
    </w:p>
    <w:p w14:paraId="6A0E54AB" w14:textId="77777777" w:rsidR="00EF1FF5" w:rsidRPr="00A22750" w:rsidRDefault="00EF1FF5" w:rsidP="00FC3E8C">
      <w:pPr>
        <w:spacing w:before="120"/>
      </w:pPr>
    </w:p>
    <w:p w14:paraId="42D30AD9" w14:textId="77777777" w:rsidR="00EF1FF5" w:rsidRPr="00E00B37" w:rsidRDefault="00947F50">
      <w:pPr>
        <w:pBdr>
          <w:bottom w:val="single" w:sz="4" w:space="1" w:color="auto"/>
        </w:pBdr>
        <w:rPr>
          <w:b/>
          <w:color w:val="3333FF"/>
          <w:sz w:val="28"/>
        </w:rPr>
      </w:pPr>
      <w:r w:rsidRPr="00E00B37">
        <w:rPr>
          <w:b/>
          <w:color w:val="3333FF"/>
          <w:sz w:val="28"/>
        </w:rPr>
        <w:fldChar w:fldCharType="begin">
          <w:ffData>
            <w:name w:val="Text54"/>
            <w:enabled/>
            <w:calcOnExit w:val="0"/>
            <w:textInput/>
          </w:ffData>
        </w:fldChar>
      </w:r>
      <w:bookmarkStart w:id="1" w:name="Text54"/>
      <w:r w:rsidR="00EF1FF5" w:rsidRPr="00E00B37">
        <w:rPr>
          <w:b/>
          <w:color w:val="3333FF"/>
          <w:sz w:val="28"/>
        </w:rPr>
        <w:instrText xml:space="preserve"> FORMTEXT </w:instrText>
      </w:r>
      <w:r w:rsidRPr="00E00B37">
        <w:rPr>
          <w:b/>
          <w:color w:val="3333FF"/>
          <w:sz w:val="28"/>
        </w:rPr>
      </w:r>
      <w:r w:rsidRPr="00E00B37">
        <w:rPr>
          <w:b/>
          <w:color w:val="3333FF"/>
          <w:sz w:val="28"/>
        </w:rPr>
        <w:fldChar w:fldCharType="separate"/>
      </w:r>
      <w:r w:rsidR="00C96474" w:rsidRPr="00E00B37">
        <w:rPr>
          <w:b/>
          <w:noProof/>
          <w:color w:val="3333FF"/>
          <w:sz w:val="28"/>
        </w:rPr>
        <w:t> </w:t>
      </w:r>
      <w:r w:rsidR="00C96474" w:rsidRPr="00E00B37">
        <w:rPr>
          <w:b/>
          <w:noProof/>
          <w:color w:val="3333FF"/>
          <w:sz w:val="28"/>
        </w:rPr>
        <w:t> </w:t>
      </w:r>
      <w:r w:rsidR="00C96474" w:rsidRPr="00E00B37">
        <w:rPr>
          <w:b/>
          <w:noProof/>
          <w:color w:val="3333FF"/>
          <w:sz w:val="28"/>
        </w:rPr>
        <w:t> </w:t>
      </w:r>
      <w:r w:rsidR="00C96474" w:rsidRPr="00E00B37">
        <w:rPr>
          <w:b/>
          <w:noProof/>
          <w:color w:val="3333FF"/>
          <w:sz w:val="28"/>
        </w:rPr>
        <w:t> </w:t>
      </w:r>
      <w:r w:rsidR="00C96474" w:rsidRPr="00E00B37">
        <w:rPr>
          <w:b/>
          <w:noProof/>
          <w:color w:val="3333FF"/>
          <w:sz w:val="28"/>
        </w:rPr>
        <w:t> </w:t>
      </w:r>
      <w:r w:rsidRPr="00E00B37">
        <w:rPr>
          <w:b/>
          <w:color w:val="3333FF"/>
          <w:sz w:val="28"/>
        </w:rPr>
        <w:fldChar w:fldCharType="end"/>
      </w:r>
      <w:bookmarkEnd w:id="1"/>
    </w:p>
    <w:p w14:paraId="355401CC" w14:textId="77777777" w:rsidR="00EF1FF5" w:rsidRPr="004D741E" w:rsidRDefault="00EF1FF5" w:rsidP="004D741E">
      <w:pPr>
        <w:pStyle w:val="Titel"/>
        <w:rPr>
          <w:noProof w:val="0"/>
        </w:rPr>
      </w:pPr>
      <w:r w:rsidRPr="00A22750">
        <w:rPr>
          <w:szCs w:val="24"/>
        </w:rPr>
        <w:br w:type="page"/>
      </w:r>
      <w:r w:rsidRPr="004D741E">
        <w:rPr>
          <w:noProof w:val="0"/>
        </w:rPr>
        <w:lastRenderedPageBreak/>
        <w:t>Inhaltsverzeichnis</w:t>
      </w:r>
    </w:p>
    <w:p w14:paraId="668E0CE7" w14:textId="2F752BE5" w:rsidR="008E6D2C" w:rsidRDefault="00947F50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eastAsia="de-CH"/>
        </w:rPr>
      </w:pPr>
      <w:r w:rsidRPr="00A22750">
        <w:rPr>
          <w:bCs/>
          <w:noProof w:val="0"/>
        </w:rPr>
        <w:fldChar w:fldCharType="begin"/>
      </w:r>
      <w:r w:rsidR="00EF1FF5" w:rsidRPr="00A22750">
        <w:rPr>
          <w:bCs/>
          <w:noProof w:val="0"/>
        </w:rPr>
        <w:instrText xml:space="preserve"> TOC \o "1-2" \h \z \t "Kosten;3" </w:instrText>
      </w:r>
      <w:r w:rsidRPr="00A22750">
        <w:rPr>
          <w:bCs/>
          <w:noProof w:val="0"/>
        </w:rPr>
        <w:fldChar w:fldCharType="separate"/>
      </w:r>
      <w:hyperlink w:anchor="_Toc14867109" w:history="1">
        <w:r w:rsidR="008E6D2C" w:rsidRPr="000258EC">
          <w:rPr>
            <w:rStyle w:val="Hyperlink"/>
          </w:rPr>
          <w:t>1.</w:t>
        </w:r>
        <w:r w:rsidR="008E6D2C">
          <w:rPr>
            <w:rFonts w:asciiTheme="minorHAnsi" w:eastAsiaTheme="minorEastAsia" w:hAnsiTheme="minorHAnsi" w:cstheme="minorBidi"/>
            <w:b w:val="0"/>
            <w:sz w:val="22"/>
            <w:szCs w:val="22"/>
            <w:lang w:eastAsia="de-CH"/>
          </w:rPr>
          <w:tab/>
        </w:r>
        <w:r w:rsidR="008E6D2C" w:rsidRPr="000258EC">
          <w:rPr>
            <w:rStyle w:val="Hyperlink"/>
          </w:rPr>
          <w:t>Selbstdeklaration des Anbieters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_Toc14867109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3</w:t>
        </w:r>
        <w:r w:rsidR="008E6D2C">
          <w:rPr>
            <w:webHidden/>
          </w:rPr>
          <w:fldChar w:fldCharType="end"/>
        </w:r>
      </w:hyperlink>
    </w:p>
    <w:p w14:paraId="7291ED28" w14:textId="1D5EA6DB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10" w:history="1">
        <w:r w:rsidR="008E6D2C" w:rsidRPr="000258EC">
          <w:rPr>
            <w:rStyle w:val="Hyperlink"/>
          </w:rPr>
          <w:t>1.1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Angaben zur federführenden Firma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_Toc14867110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3</w:t>
        </w:r>
        <w:r w:rsidR="008E6D2C">
          <w:rPr>
            <w:webHidden/>
          </w:rPr>
          <w:fldChar w:fldCharType="end"/>
        </w:r>
      </w:hyperlink>
    </w:p>
    <w:p w14:paraId="6343FF4E" w14:textId="51114C3D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11" w:history="1">
        <w:r w:rsidR="008E6D2C" w:rsidRPr="000258EC">
          <w:rPr>
            <w:rStyle w:val="Hyperlink"/>
          </w:rPr>
          <w:t>1.2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Rechtsform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_Toc14867111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3</w:t>
        </w:r>
        <w:r w:rsidR="008E6D2C">
          <w:rPr>
            <w:webHidden/>
          </w:rPr>
          <w:fldChar w:fldCharType="end"/>
        </w:r>
      </w:hyperlink>
    </w:p>
    <w:p w14:paraId="42A64334" w14:textId="716328DB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12" w:history="1">
        <w:r w:rsidR="008E6D2C" w:rsidRPr="000258EC">
          <w:rPr>
            <w:rStyle w:val="Hyperlink"/>
          </w:rPr>
          <w:t>1.3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Versicherungen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_Toc14867112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3</w:t>
        </w:r>
        <w:r w:rsidR="008E6D2C">
          <w:rPr>
            <w:webHidden/>
          </w:rPr>
          <w:fldChar w:fldCharType="end"/>
        </w:r>
      </w:hyperlink>
    </w:p>
    <w:p w14:paraId="7F6D02FF" w14:textId="37C9C091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13" w:history="1">
        <w:r w:rsidR="008E6D2C" w:rsidRPr="000258EC">
          <w:rPr>
            <w:rStyle w:val="Hyperlink"/>
          </w:rPr>
          <w:t>1.4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Verpflichtung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_Toc14867113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3</w:t>
        </w:r>
        <w:r w:rsidR="008E6D2C">
          <w:rPr>
            <w:webHidden/>
          </w:rPr>
          <w:fldChar w:fldCharType="end"/>
        </w:r>
      </w:hyperlink>
    </w:p>
    <w:p w14:paraId="1418DA10" w14:textId="521C66B8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14" w:history="1">
        <w:r w:rsidR="008E6D2C" w:rsidRPr="000258EC">
          <w:rPr>
            <w:rStyle w:val="Hyperlink"/>
          </w:rPr>
          <w:t>1.5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Dieser Selbstdeklaration sind beizulegen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_Toc14867114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3</w:t>
        </w:r>
        <w:r w:rsidR="008E6D2C">
          <w:rPr>
            <w:webHidden/>
          </w:rPr>
          <w:fldChar w:fldCharType="end"/>
        </w:r>
      </w:hyperlink>
    </w:p>
    <w:p w14:paraId="1872612C" w14:textId="7E42781C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15" w:history="1">
        <w:r w:rsidR="008E6D2C" w:rsidRPr="000258EC">
          <w:rPr>
            <w:rStyle w:val="Hyperlink"/>
          </w:rPr>
          <w:t>1.6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Angaben zur Firma Nr. 2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_Toc14867115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4</w:t>
        </w:r>
        <w:r w:rsidR="008E6D2C">
          <w:rPr>
            <w:webHidden/>
          </w:rPr>
          <w:fldChar w:fldCharType="end"/>
        </w:r>
      </w:hyperlink>
    </w:p>
    <w:p w14:paraId="770681CA" w14:textId="05CB1155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16" w:history="1">
        <w:r w:rsidR="008E6D2C" w:rsidRPr="000258EC">
          <w:rPr>
            <w:rStyle w:val="Hyperlink"/>
          </w:rPr>
          <w:t>1.7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Rechtsform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_Toc14867116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4</w:t>
        </w:r>
        <w:r w:rsidR="008E6D2C">
          <w:rPr>
            <w:webHidden/>
          </w:rPr>
          <w:fldChar w:fldCharType="end"/>
        </w:r>
      </w:hyperlink>
    </w:p>
    <w:p w14:paraId="4FAE140C" w14:textId="44178F9C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17" w:history="1">
        <w:r w:rsidR="008E6D2C" w:rsidRPr="000258EC">
          <w:rPr>
            <w:rStyle w:val="Hyperlink"/>
          </w:rPr>
          <w:t>1.8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Versicherungen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_Toc14867117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4</w:t>
        </w:r>
        <w:r w:rsidR="008E6D2C">
          <w:rPr>
            <w:webHidden/>
          </w:rPr>
          <w:fldChar w:fldCharType="end"/>
        </w:r>
      </w:hyperlink>
    </w:p>
    <w:p w14:paraId="6443FF54" w14:textId="4BAA389A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18" w:history="1">
        <w:r w:rsidR="008E6D2C" w:rsidRPr="000258EC">
          <w:rPr>
            <w:rStyle w:val="Hyperlink"/>
          </w:rPr>
          <w:t>1.9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Verpflichtung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_Toc14867118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4</w:t>
        </w:r>
        <w:r w:rsidR="008E6D2C">
          <w:rPr>
            <w:webHidden/>
          </w:rPr>
          <w:fldChar w:fldCharType="end"/>
        </w:r>
      </w:hyperlink>
    </w:p>
    <w:p w14:paraId="1FA713BB" w14:textId="1282C516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19" w:history="1">
        <w:r w:rsidR="008E6D2C" w:rsidRPr="000258EC">
          <w:rPr>
            <w:rStyle w:val="Hyperlink"/>
          </w:rPr>
          <w:t>1.10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Dieser Selbstdeklaration sind beizulegen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_Toc14867119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4</w:t>
        </w:r>
        <w:r w:rsidR="008E6D2C">
          <w:rPr>
            <w:webHidden/>
          </w:rPr>
          <w:fldChar w:fldCharType="end"/>
        </w:r>
      </w:hyperlink>
    </w:p>
    <w:p w14:paraId="67ACBB15" w14:textId="3C9F405F" w:rsidR="008E6D2C" w:rsidRDefault="0032589A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eastAsia="de-CH"/>
        </w:rPr>
      </w:pPr>
      <w:hyperlink w:anchor="_Toc14867120" w:history="1">
        <w:r w:rsidR="008E6D2C" w:rsidRPr="000258EC">
          <w:rPr>
            <w:rStyle w:val="Hyperlink"/>
          </w:rPr>
          <w:t>2.</w:t>
        </w:r>
        <w:r w:rsidR="008E6D2C">
          <w:rPr>
            <w:rFonts w:asciiTheme="minorHAnsi" w:eastAsiaTheme="minorEastAsia" w:hAnsiTheme="minorHAnsi" w:cstheme="minorBidi"/>
            <w:b w:val="0"/>
            <w:sz w:val="22"/>
            <w:szCs w:val="22"/>
            <w:lang w:eastAsia="de-CH"/>
          </w:rPr>
          <w:tab/>
        </w:r>
        <w:r w:rsidR="008E6D2C" w:rsidRPr="000258EC">
          <w:rPr>
            <w:rStyle w:val="Hyperlink"/>
          </w:rPr>
          <w:t>Eignungskriterien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_Toc14867120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5</w:t>
        </w:r>
        <w:r w:rsidR="008E6D2C">
          <w:rPr>
            <w:webHidden/>
          </w:rPr>
          <w:fldChar w:fldCharType="end"/>
        </w:r>
      </w:hyperlink>
    </w:p>
    <w:p w14:paraId="6891FFC6" w14:textId="22DBA5F6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21" w:history="1">
        <w:r w:rsidR="008E6D2C" w:rsidRPr="000258EC">
          <w:rPr>
            <w:rStyle w:val="Hyperlink"/>
          </w:rPr>
          <w:t>2.1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E1  Betriebssicherheitserklärung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_Toc14867121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5</w:t>
        </w:r>
        <w:r w:rsidR="008E6D2C">
          <w:rPr>
            <w:webHidden/>
          </w:rPr>
          <w:fldChar w:fldCharType="end"/>
        </w:r>
      </w:hyperlink>
    </w:p>
    <w:p w14:paraId="440E4564" w14:textId="415AA6BD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22" w:history="1">
        <w:r w:rsidR="008E6D2C" w:rsidRPr="000258EC">
          <w:rPr>
            <w:rStyle w:val="Hyperlink"/>
          </w:rPr>
          <w:t>2.2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E2  Personensicherheitsprüfung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_Toc14867122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5</w:t>
        </w:r>
        <w:r w:rsidR="008E6D2C">
          <w:rPr>
            <w:webHidden/>
          </w:rPr>
          <w:fldChar w:fldCharType="end"/>
        </w:r>
      </w:hyperlink>
    </w:p>
    <w:p w14:paraId="7288EDD5" w14:textId="259DBC84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23" w:history="1">
        <w:r w:rsidR="008E6D2C" w:rsidRPr="000258EC">
          <w:rPr>
            <w:rStyle w:val="Hyperlink"/>
          </w:rPr>
          <w:t>2.3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E3  Personelle Ressourcen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_Toc14867123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6</w:t>
        </w:r>
        <w:r w:rsidR="008E6D2C">
          <w:rPr>
            <w:webHidden/>
          </w:rPr>
          <w:fldChar w:fldCharType="end"/>
        </w:r>
      </w:hyperlink>
    </w:p>
    <w:p w14:paraId="0A1902C9" w14:textId="6C30107C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24" w:history="1">
        <w:r w:rsidR="008E6D2C" w:rsidRPr="000258EC">
          <w:rPr>
            <w:rStyle w:val="Hyperlink"/>
          </w:rPr>
          <w:t>2.4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E4  Personenbezogene Leistungserbringungen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_Toc14867124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8</w:t>
        </w:r>
        <w:r w:rsidR="008E6D2C">
          <w:rPr>
            <w:webHidden/>
          </w:rPr>
          <w:fldChar w:fldCharType="end"/>
        </w:r>
      </w:hyperlink>
    </w:p>
    <w:p w14:paraId="7C8C9CFA" w14:textId="79BF4BFD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25" w:history="1">
        <w:r w:rsidR="008E6D2C" w:rsidRPr="000258EC">
          <w:rPr>
            <w:rStyle w:val="Hyperlink"/>
          </w:rPr>
          <w:t>2.5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E5  Ersatz von Mitarbeitenden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_Toc14867125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8</w:t>
        </w:r>
        <w:r w:rsidR="008E6D2C">
          <w:rPr>
            <w:webHidden/>
          </w:rPr>
          <w:fldChar w:fldCharType="end"/>
        </w:r>
      </w:hyperlink>
    </w:p>
    <w:p w14:paraId="396F195C" w14:textId="2E912B07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26" w:history="1">
        <w:r w:rsidR="008E6D2C" w:rsidRPr="000258EC">
          <w:rPr>
            <w:rStyle w:val="Hyperlink"/>
          </w:rPr>
          <w:t>2.6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E6  Sprachkenntnisse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_Toc14867126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8</w:t>
        </w:r>
        <w:r w:rsidR="008E6D2C">
          <w:rPr>
            <w:webHidden/>
          </w:rPr>
          <w:fldChar w:fldCharType="end"/>
        </w:r>
      </w:hyperlink>
    </w:p>
    <w:p w14:paraId="762C9FAE" w14:textId="5A72BD62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27" w:history="1">
        <w:r w:rsidR="008E6D2C" w:rsidRPr="000258EC">
          <w:rPr>
            <w:rStyle w:val="Hyperlink"/>
          </w:rPr>
          <w:t>2.7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E7  Firmenreferenzen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_Toc14867127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9</w:t>
        </w:r>
        <w:r w:rsidR="008E6D2C">
          <w:rPr>
            <w:webHidden/>
          </w:rPr>
          <w:fldChar w:fldCharType="end"/>
        </w:r>
      </w:hyperlink>
    </w:p>
    <w:p w14:paraId="28F6DE6F" w14:textId="02A8C3A7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28" w:history="1">
        <w:r w:rsidR="008E6D2C" w:rsidRPr="000258EC">
          <w:rPr>
            <w:rStyle w:val="Hyperlink"/>
          </w:rPr>
          <w:t>2.8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E8  IT-Kompatibilität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_Toc14867128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12</w:t>
        </w:r>
        <w:r w:rsidR="008E6D2C">
          <w:rPr>
            <w:webHidden/>
          </w:rPr>
          <w:fldChar w:fldCharType="end"/>
        </w:r>
      </w:hyperlink>
    </w:p>
    <w:p w14:paraId="21C0047E" w14:textId="5FD2C52D" w:rsidR="008E6D2C" w:rsidRDefault="0032589A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eastAsia="de-CH"/>
        </w:rPr>
      </w:pPr>
      <w:hyperlink w:anchor="_Toc14867129" w:history="1">
        <w:r w:rsidR="008E6D2C" w:rsidRPr="000258EC">
          <w:rPr>
            <w:rStyle w:val="Hyperlink"/>
          </w:rPr>
          <w:t>3.</w:t>
        </w:r>
        <w:r w:rsidR="008E6D2C">
          <w:rPr>
            <w:rFonts w:asciiTheme="minorHAnsi" w:eastAsiaTheme="minorEastAsia" w:hAnsiTheme="minorHAnsi" w:cstheme="minorBidi"/>
            <w:b w:val="0"/>
            <w:sz w:val="22"/>
            <w:szCs w:val="22"/>
            <w:lang w:eastAsia="de-CH"/>
          </w:rPr>
          <w:tab/>
        </w:r>
        <w:r w:rsidR="008E6D2C" w:rsidRPr="000258EC">
          <w:rPr>
            <w:rStyle w:val="Hyperlink"/>
          </w:rPr>
          <w:t>Zuschlagskriterien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_Toc14867129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13</w:t>
        </w:r>
        <w:r w:rsidR="008E6D2C">
          <w:rPr>
            <w:webHidden/>
          </w:rPr>
          <w:fldChar w:fldCharType="end"/>
        </w:r>
      </w:hyperlink>
    </w:p>
    <w:p w14:paraId="5E792A24" w14:textId="0858B0CE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30" w:history="1">
        <w:r w:rsidR="008E6D2C" w:rsidRPr="000258EC">
          <w:rPr>
            <w:rStyle w:val="Hyperlink"/>
          </w:rPr>
          <w:t>3.1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Z1  Erfahrungsnachweise des eingesetzten Projektleiters, dessen Stellvertreters und des Hauptsachbearbeiters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_Toc14867130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13</w:t>
        </w:r>
        <w:r w:rsidR="008E6D2C">
          <w:rPr>
            <w:webHidden/>
          </w:rPr>
          <w:fldChar w:fldCharType="end"/>
        </w:r>
      </w:hyperlink>
    </w:p>
    <w:p w14:paraId="69529525" w14:textId="31DC947E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31" w:history="1">
        <w:r w:rsidR="008E6D2C" w:rsidRPr="000258EC">
          <w:rPr>
            <w:rStyle w:val="Hyperlink"/>
          </w:rPr>
          <w:t>3.2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Z2  Preis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_Toc14867131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22</w:t>
        </w:r>
        <w:r w:rsidR="008E6D2C">
          <w:rPr>
            <w:webHidden/>
          </w:rPr>
          <w:fldChar w:fldCharType="end"/>
        </w:r>
      </w:hyperlink>
    </w:p>
    <w:p w14:paraId="2030A621" w14:textId="7BBAF998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32" w:history="1">
        <w:r w:rsidR="008E6D2C" w:rsidRPr="000258EC">
          <w:rPr>
            <w:rStyle w:val="Hyperlink"/>
          </w:rPr>
          <w:t>3.3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Z3  Auftragsanalyse / Vorgehenskonzept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_Toc14867132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23</w:t>
        </w:r>
        <w:r w:rsidR="008E6D2C">
          <w:rPr>
            <w:webHidden/>
          </w:rPr>
          <w:fldChar w:fldCharType="end"/>
        </w:r>
      </w:hyperlink>
    </w:p>
    <w:p w14:paraId="0561F2DE" w14:textId="5C8A9E1B" w:rsidR="008E6D2C" w:rsidRDefault="0032589A">
      <w:pPr>
        <w:pStyle w:val="Verzeichnis2"/>
        <w:rPr>
          <w:rFonts w:asciiTheme="minorHAnsi" w:eastAsiaTheme="minorEastAsia" w:hAnsiTheme="minorHAnsi" w:cstheme="minorBidi"/>
          <w:b w:val="0"/>
          <w:szCs w:val="22"/>
          <w:lang w:eastAsia="de-CH"/>
        </w:rPr>
      </w:pPr>
      <w:hyperlink w:anchor="_Toc14867133" w:history="1">
        <w:r w:rsidR="008E6D2C" w:rsidRPr="000258EC">
          <w:rPr>
            <w:rStyle w:val="Hyperlink"/>
          </w:rPr>
          <w:t>3.4</w:t>
        </w:r>
        <w:r w:rsidR="008E6D2C">
          <w:rPr>
            <w:rFonts w:asciiTheme="minorHAnsi" w:eastAsiaTheme="minorEastAsia" w:hAnsiTheme="minorHAnsi" w:cstheme="minorBidi"/>
            <w:b w:val="0"/>
            <w:szCs w:val="22"/>
            <w:lang w:eastAsia="de-CH"/>
          </w:rPr>
          <w:tab/>
        </w:r>
        <w:r w:rsidR="008E6D2C" w:rsidRPr="000258EC">
          <w:rPr>
            <w:rStyle w:val="Hyperlink"/>
          </w:rPr>
          <w:t>Z4 Projektorganisation / Ressourcenplanung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_Toc14867133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24</w:t>
        </w:r>
        <w:r w:rsidR="008E6D2C">
          <w:rPr>
            <w:webHidden/>
          </w:rPr>
          <w:fldChar w:fldCharType="end"/>
        </w:r>
      </w:hyperlink>
    </w:p>
    <w:p w14:paraId="19AEEEF1" w14:textId="76D43572" w:rsidR="008E6D2C" w:rsidRDefault="0032589A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eastAsia="de-CH"/>
        </w:rPr>
      </w:pPr>
      <w:hyperlink w:anchor="_Toc14867134" w:history="1">
        <w:r w:rsidR="008E6D2C" w:rsidRPr="000258EC">
          <w:rPr>
            <w:rStyle w:val="Hyperlink"/>
          </w:rPr>
          <w:t>4.</w:t>
        </w:r>
        <w:r w:rsidR="008E6D2C">
          <w:rPr>
            <w:rFonts w:asciiTheme="minorHAnsi" w:eastAsiaTheme="minorEastAsia" w:hAnsiTheme="minorHAnsi" w:cstheme="minorBidi"/>
            <w:b w:val="0"/>
            <w:sz w:val="22"/>
            <w:szCs w:val="22"/>
            <w:lang w:eastAsia="de-CH"/>
          </w:rPr>
          <w:tab/>
        </w:r>
        <w:r w:rsidR="008E6D2C" w:rsidRPr="000258EC">
          <w:rPr>
            <w:rStyle w:val="Hyperlink"/>
          </w:rPr>
          <w:t>Beilagen</w:t>
        </w:r>
        <w:r w:rsidR="008E6D2C">
          <w:rPr>
            <w:webHidden/>
          </w:rPr>
          <w:tab/>
        </w:r>
        <w:r w:rsidR="008E6D2C">
          <w:rPr>
            <w:webHidden/>
          </w:rPr>
          <w:fldChar w:fldCharType="begin"/>
        </w:r>
        <w:r w:rsidR="008E6D2C">
          <w:rPr>
            <w:webHidden/>
          </w:rPr>
          <w:instrText xml:space="preserve"> PAGEREF _Toc14867134 \h </w:instrText>
        </w:r>
        <w:r w:rsidR="008E6D2C">
          <w:rPr>
            <w:webHidden/>
          </w:rPr>
        </w:r>
        <w:r w:rsidR="008E6D2C">
          <w:rPr>
            <w:webHidden/>
          </w:rPr>
          <w:fldChar w:fldCharType="separate"/>
        </w:r>
        <w:r w:rsidR="008E6D2C">
          <w:rPr>
            <w:webHidden/>
          </w:rPr>
          <w:t>25</w:t>
        </w:r>
        <w:r w:rsidR="008E6D2C">
          <w:rPr>
            <w:webHidden/>
          </w:rPr>
          <w:fldChar w:fldCharType="end"/>
        </w:r>
      </w:hyperlink>
    </w:p>
    <w:p w14:paraId="48F302E0" w14:textId="4C4B4C54" w:rsidR="00EF1FF5" w:rsidRPr="00A22750" w:rsidRDefault="00947F50">
      <w:r w:rsidRPr="00A22750">
        <w:rPr>
          <w:bCs/>
          <w:sz w:val="24"/>
        </w:rPr>
        <w:fldChar w:fldCharType="end"/>
      </w:r>
    </w:p>
    <w:p w14:paraId="2DC23088" w14:textId="77777777" w:rsidR="007F3B16" w:rsidRPr="007F3B16" w:rsidRDefault="00EF1FF5" w:rsidP="007F3B16">
      <w:pPr>
        <w:pStyle w:val="berschrift1"/>
        <w:rPr>
          <w:sz w:val="20"/>
        </w:rPr>
      </w:pPr>
      <w:r w:rsidRPr="00A22750">
        <w:rPr>
          <w:noProof w:val="0"/>
        </w:rPr>
        <w:br w:type="page"/>
      </w:r>
      <w:bookmarkStart w:id="2" w:name="_Toc441815021"/>
      <w:bookmarkStart w:id="3" w:name="_Toc441815105"/>
      <w:bookmarkStart w:id="4" w:name="_Toc14867109"/>
      <w:bookmarkEnd w:id="2"/>
      <w:bookmarkEnd w:id="3"/>
      <w:r w:rsidR="00740104">
        <w:rPr>
          <w:lang w:eastAsia="de-CH"/>
        </w:rPr>
        <w:lastRenderedPageBreak/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789C2ED" wp14:editId="5B07D6D0">
                <wp:simplePos x="0" y="0"/>
                <wp:positionH relativeFrom="column">
                  <wp:posOffset>4357370</wp:posOffset>
                </wp:positionH>
                <wp:positionV relativeFrom="paragraph">
                  <wp:posOffset>-271780</wp:posOffset>
                </wp:positionV>
                <wp:extent cx="1439545" cy="447675"/>
                <wp:effectExtent l="0" t="0" r="8255" b="9525"/>
                <wp:wrapNone/>
                <wp:docPr id="27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94908" w14:textId="77777777" w:rsidR="00CC4281" w:rsidRPr="00C87C73" w:rsidRDefault="00CC4281" w:rsidP="00C87C73">
                            <w:pPr>
                              <w:spacing w:before="4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87C73">
                              <w:rPr>
                                <w:sz w:val="40"/>
                                <w:szCs w:val="40"/>
                              </w:rPr>
                              <w:t>Register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9C2ED" id="_x0000_s1027" type="#_x0000_t202" style="position:absolute;left:0;text-align:left;margin-left:343.1pt;margin-top:-21.4pt;width:113.35pt;height:35.2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">
                <v:textbox>
                  <w:txbxContent>
                    <w:p w14:paraId="10F94908" w14:textId="77777777" w:rsidR="00CC4281" w:rsidRPr="00C87C73" w:rsidRDefault="00CC4281" w:rsidP="00C87C73">
                      <w:pPr>
                        <w:spacing w:before="4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87C73">
                        <w:rPr>
                          <w:sz w:val="40"/>
                          <w:szCs w:val="40"/>
                        </w:rPr>
                        <w:t>Register A</w:t>
                      </w:r>
                    </w:p>
                  </w:txbxContent>
                </v:textbox>
              </v:shape>
            </w:pict>
          </mc:Fallback>
        </mc:AlternateContent>
      </w:r>
      <w:r w:rsidR="00012730" w:rsidRPr="00A22750">
        <w:rPr>
          <w:noProof w:val="0"/>
        </w:rPr>
        <w:t>Selbstdeklaration des Anbieters</w:t>
      </w:r>
      <w:bookmarkEnd w:id="4"/>
    </w:p>
    <w:p w14:paraId="0DCC8D21" w14:textId="77777777" w:rsidR="003E69A0" w:rsidRDefault="003E69A0" w:rsidP="003E69A0">
      <w:pPr>
        <w:pStyle w:val="berschrift2"/>
      </w:pPr>
      <w:bookmarkStart w:id="5" w:name="_Toc529792038"/>
      <w:bookmarkStart w:id="6" w:name="_Toc14170392"/>
      <w:bookmarkStart w:id="7" w:name="_Toc14867110"/>
      <w:bookmarkStart w:id="8" w:name="_Toc286661998"/>
      <w:bookmarkStart w:id="9" w:name="_Toc286672344"/>
      <w:r w:rsidRPr="00A22750">
        <w:t xml:space="preserve">Angaben zur </w:t>
      </w:r>
      <w:r>
        <w:t xml:space="preserve">federführenden </w:t>
      </w:r>
      <w:r w:rsidRPr="00A22750">
        <w:t>Firma</w:t>
      </w:r>
      <w:bookmarkEnd w:id="5"/>
      <w:bookmarkEnd w:id="6"/>
      <w:bookmarkEnd w:id="7"/>
    </w:p>
    <w:tbl>
      <w:tblPr>
        <w:tblW w:w="0" w:type="auto"/>
        <w:tblInd w:w="709" w:type="dxa"/>
        <w:tblBorders>
          <w:bottom w:val="single" w:sz="4" w:space="0" w:color="auto"/>
          <w:insideH w:val="single" w:sz="4" w:space="0" w:color="auto"/>
        </w:tblBorders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411"/>
        <w:gridCol w:w="811"/>
        <w:gridCol w:w="792"/>
        <w:gridCol w:w="45"/>
        <w:gridCol w:w="765"/>
        <w:gridCol w:w="792"/>
        <w:gridCol w:w="98"/>
        <w:gridCol w:w="852"/>
        <w:gridCol w:w="795"/>
      </w:tblGrid>
      <w:tr w:rsidR="003E69A0" w:rsidRPr="00A22750" w14:paraId="6C0CDA64" w14:textId="77777777" w:rsidTr="003E69A0">
        <w:tc>
          <w:tcPr>
            <w:tcW w:w="3507" w:type="dxa"/>
          </w:tcPr>
          <w:p w14:paraId="7B4ED58B" w14:textId="77777777" w:rsidR="003E69A0" w:rsidRPr="004534D5" w:rsidRDefault="003E69A0" w:rsidP="003E69A0">
            <w:pPr>
              <w:pStyle w:val="TabelleVorgabeTeilC"/>
            </w:pPr>
            <w:r w:rsidRPr="004534D5">
              <w:rPr>
                <w:rStyle w:val="TabelleVorgabeTeilCZchn"/>
                <w:sz w:val="20"/>
              </w:rPr>
              <w:t>Firmenname</w:t>
            </w:r>
            <w:r w:rsidRPr="004534D5">
              <w:t>:</w:t>
            </w:r>
          </w:p>
        </w:tc>
        <w:tc>
          <w:tcPr>
            <w:tcW w:w="4994" w:type="dxa"/>
            <w:gridSpan w:val="8"/>
          </w:tcPr>
          <w:p w14:paraId="1A633C4B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386A4340" w14:textId="77777777" w:rsidTr="003E69A0">
        <w:tc>
          <w:tcPr>
            <w:tcW w:w="3507" w:type="dxa"/>
            <w:vAlign w:val="bottom"/>
          </w:tcPr>
          <w:p w14:paraId="442323AA" w14:textId="77777777" w:rsidR="003E69A0" w:rsidRPr="004534D5" w:rsidRDefault="003E69A0" w:rsidP="003E69A0">
            <w:pPr>
              <w:pStyle w:val="TabelleVorgabeTeilC"/>
            </w:pPr>
            <w:r w:rsidRPr="004534D5">
              <w:t>Adresse:</w:t>
            </w:r>
          </w:p>
        </w:tc>
        <w:tc>
          <w:tcPr>
            <w:tcW w:w="4994" w:type="dxa"/>
            <w:gridSpan w:val="8"/>
            <w:vAlign w:val="bottom"/>
          </w:tcPr>
          <w:p w14:paraId="131C1BFC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Text2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7BDFB236" w14:textId="77777777" w:rsidTr="003E69A0">
        <w:tc>
          <w:tcPr>
            <w:tcW w:w="3507" w:type="dxa"/>
            <w:vAlign w:val="bottom"/>
          </w:tcPr>
          <w:p w14:paraId="5FA2CAA3" w14:textId="77777777" w:rsidR="003E69A0" w:rsidRPr="004534D5" w:rsidRDefault="003E69A0" w:rsidP="003E69A0">
            <w:pPr>
              <w:pStyle w:val="TabelleVorgabeTeilC"/>
            </w:pPr>
            <w:r w:rsidRPr="004534D5">
              <w:t>PLZ / Ort:</w:t>
            </w:r>
          </w:p>
        </w:tc>
        <w:tc>
          <w:tcPr>
            <w:tcW w:w="4994" w:type="dxa"/>
            <w:gridSpan w:val="8"/>
            <w:vAlign w:val="bottom"/>
          </w:tcPr>
          <w:p w14:paraId="0344A7A2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Text3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186F2622" w14:textId="77777777" w:rsidTr="003E69A0">
        <w:tc>
          <w:tcPr>
            <w:tcW w:w="3507" w:type="dxa"/>
            <w:vAlign w:val="bottom"/>
          </w:tcPr>
          <w:p w14:paraId="4FC4C2F2" w14:textId="77777777" w:rsidR="003E69A0" w:rsidRPr="004534D5" w:rsidRDefault="003E69A0" w:rsidP="003E69A0">
            <w:pPr>
              <w:pStyle w:val="TabelleVorgabeTeilC"/>
            </w:pPr>
            <w:r w:rsidRPr="004534D5">
              <w:t>Telefon:</w:t>
            </w:r>
          </w:p>
        </w:tc>
        <w:tc>
          <w:tcPr>
            <w:tcW w:w="1664" w:type="dxa"/>
            <w:gridSpan w:val="3"/>
            <w:vAlign w:val="bottom"/>
          </w:tcPr>
          <w:p w14:paraId="4A779C19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Text3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1665" w:type="dxa"/>
            <w:gridSpan w:val="3"/>
            <w:vAlign w:val="bottom"/>
          </w:tcPr>
          <w:p w14:paraId="69AC5148" w14:textId="77777777" w:rsidR="003E69A0" w:rsidRPr="004534D5" w:rsidRDefault="003E69A0" w:rsidP="003E69A0">
            <w:pPr>
              <w:rPr>
                <w:sz w:val="20"/>
              </w:rPr>
            </w:pPr>
            <w:r w:rsidRPr="004534D5">
              <w:rPr>
                <w:sz w:val="20"/>
              </w:rPr>
              <w:t>Telefax:</w:t>
            </w:r>
          </w:p>
        </w:tc>
        <w:tc>
          <w:tcPr>
            <w:tcW w:w="1665" w:type="dxa"/>
            <w:gridSpan w:val="2"/>
            <w:vAlign w:val="bottom"/>
          </w:tcPr>
          <w:p w14:paraId="12B72E12" w14:textId="77777777" w:rsidR="003E69A0" w:rsidRPr="004534D5" w:rsidRDefault="003E69A0" w:rsidP="003E69A0">
            <w:pPr>
              <w:rPr>
                <w:color w:val="3333FF"/>
                <w:sz w:val="20"/>
              </w:rPr>
            </w:pPr>
            <w:r w:rsidRPr="004534D5">
              <w:rPr>
                <w:color w:val="3333FF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rPr>
                <w:color w:val="3333FF"/>
                <w:sz w:val="20"/>
              </w:rPr>
              <w:instrText xml:space="preserve"> FORMTEXT </w:instrText>
            </w:r>
            <w:r w:rsidRPr="004534D5">
              <w:rPr>
                <w:color w:val="3333FF"/>
                <w:sz w:val="20"/>
              </w:rPr>
            </w:r>
            <w:r w:rsidRPr="004534D5">
              <w:rPr>
                <w:color w:val="3333FF"/>
                <w:sz w:val="20"/>
              </w:rPr>
              <w:fldChar w:fldCharType="separate"/>
            </w:r>
            <w:r w:rsidRPr="004534D5">
              <w:rPr>
                <w:noProof/>
                <w:color w:val="3333FF"/>
                <w:sz w:val="20"/>
              </w:rPr>
              <w:t> </w:t>
            </w:r>
            <w:r w:rsidRPr="004534D5">
              <w:rPr>
                <w:noProof/>
                <w:color w:val="3333FF"/>
                <w:sz w:val="20"/>
              </w:rPr>
              <w:t> </w:t>
            </w:r>
            <w:r w:rsidRPr="004534D5">
              <w:rPr>
                <w:noProof/>
                <w:color w:val="3333FF"/>
                <w:sz w:val="20"/>
              </w:rPr>
              <w:t> </w:t>
            </w:r>
            <w:r w:rsidRPr="004534D5">
              <w:rPr>
                <w:noProof/>
                <w:color w:val="3333FF"/>
                <w:sz w:val="20"/>
              </w:rPr>
              <w:t> </w:t>
            </w:r>
            <w:r w:rsidRPr="004534D5">
              <w:rPr>
                <w:noProof/>
                <w:color w:val="3333FF"/>
                <w:sz w:val="20"/>
              </w:rPr>
              <w:t> </w:t>
            </w:r>
            <w:r w:rsidRPr="004534D5">
              <w:rPr>
                <w:color w:val="3333FF"/>
                <w:sz w:val="20"/>
              </w:rPr>
              <w:fldChar w:fldCharType="end"/>
            </w:r>
          </w:p>
        </w:tc>
      </w:tr>
      <w:tr w:rsidR="003E69A0" w:rsidRPr="00A22750" w14:paraId="22C6330E" w14:textId="77777777" w:rsidTr="003E69A0">
        <w:tc>
          <w:tcPr>
            <w:tcW w:w="3507" w:type="dxa"/>
            <w:vAlign w:val="bottom"/>
          </w:tcPr>
          <w:p w14:paraId="7B16A5AA" w14:textId="77777777" w:rsidR="003E69A0" w:rsidRPr="004534D5" w:rsidRDefault="003E69A0" w:rsidP="003E69A0">
            <w:pPr>
              <w:pStyle w:val="TabelleVorgabeTeilC"/>
            </w:pPr>
            <w:r w:rsidRPr="004534D5">
              <w:t>E-Mail Adresse:</w:t>
            </w:r>
          </w:p>
        </w:tc>
        <w:tc>
          <w:tcPr>
            <w:tcW w:w="4994" w:type="dxa"/>
            <w:gridSpan w:val="8"/>
            <w:vAlign w:val="bottom"/>
          </w:tcPr>
          <w:p w14:paraId="2EDE5741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Text6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7B75597C" w14:textId="77777777" w:rsidTr="003E69A0">
        <w:tc>
          <w:tcPr>
            <w:tcW w:w="3507" w:type="dxa"/>
          </w:tcPr>
          <w:p w14:paraId="28A15CC8" w14:textId="77777777" w:rsidR="003E69A0" w:rsidRPr="004534D5" w:rsidRDefault="003E69A0" w:rsidP="003E69A0">
            <w:pPr>
              <w:pStyle w:val="TabelleVorgabeTeilC"/>
            </w:pPr>
            <w:r w:rsidRPr="004534D5">
              <w:t>Kontaktperson:</w:t>
            </w:r>
          </w:p>
        </w:tc>
        <w:tc>
          <w:tcPr>
            <w:tcW w:w="4994" w:type="dxa"/>
            <w:gridSpan w:val="8"/>
          </w:tcPr>
          <w:p w14:paraId="51711D14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Text6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191916AF" w14:textId="77777777" w:rsidTr="003E69A0">
        <w:tc>
          <w:tcPr>
            <w:tcW w:w="3507" w:type="dxa"/>
          </w:tcPr>
          <w:p w14:paraId="5FF6E65A" w14:textId="77777777" w:rsidR="003E69A0" w:rsidRPr="004534D5" w:rsidRDefault="003E69A0" w:rsidP="003E69A0">
            <w:pPr>
              <w:pStyle w:val="TabelleVorgabeTeilC"/>
            </w:pPr>
            <w:r w:rsidRPr="004534D5">
              <w:t xml:space="preserve">Gründungsjahr: </w:t>
            </w:r>
          </w:p>
        </w:tc>
        <w:tc>
          <w:tcPr>
            <w:tcW w:w="4994" w:type="dxa"/>
            <w:gridSpan w:val="8"/>
          </w:tcPr>
          <w:p w14:paraId="1DEFF1B9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1CB1D73F" w14:textId="77777777" w:rsidTr="003E69A0">
        <w:tc>
          <w:tcPr>
            <w:tcW w:w="3507" w:type="dxa"/>
          </w:tcPr>
          <w:p w14:paraId="7287EE32" w14:textId="77777777" w:rsidR="003E69A0" w:rsidRPr="004534D5" w:rsidRDefault="003E69A0" w:rsidP="003E69A0">
            <w:pPr>
              <w:pStyle w:val="TabelleVorgabeTeilC"/>
            </w:pPr>
            <w:r w:rsidRPr="004534D5">
              <w:t>Anzahl beschäftigte Mitarbeitende:</w:t>
            </w:r>
          </w:p>
        </w:tc>
        <w:tc>
          <w:tcPr>
            <w:tcW w:w="819" w:type="dxa"/>
          </w:tcPr>
          <w:p w14:paraId="63C9DDF6" w14:textId="77777777" w:rsidR="003E69A0" w:rsidRPr="004534D5" w:rsidRDefault="003E69A0" w:rsidP="003E69A0">
            <w:pPr>
              <w:pStyle w:val="TabelleVorgabeTeilC"/>
            </w:pPr>
            <w:r w:rsidRPr="004534D5">
              <w:t>Männer</w:t>
            </w:r>
          </w:p>
        </w:tc>
        <w:tc>
          <w:tcPr>
            <w:tcW w:w="800" w:type="dxa"/>
          </w:tcPr>
          <w:p w14:paraId="5255127D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811" w:type="dxa"/>
            <w:gridSpan w:val="2"/>
          </w:tcPr>
          <w:p w14:paraId="24B3235F" w14:textId="77777777" w:rsidR="003E69A0" w:rsidRPr="004534D5" w:rsidRDefault="003E69A0" w:rsidP="003E69A0">
            <w:pPr>
              <w:pStyle w:val="Standard1"/>
              <w:ind w:left="0"/>
              <w:rPr>
                <w:sz w:val="20"/>
              </w:rPr>
            </w:pPr>
            <w:r w:rsidRPr="004534D5">
              <w:rPr>
                <w:sz w:val="20"/>
              </w:rPr>
              <w:t>Frauen</w:t>
            </w:r>
          </w:p>
        </w:tc>
        <w:tc>
          <w:tcPr>
            <w:tcW w:w="800" w:type="dxa"/>
          </w:tcPr>
          <w:p w14:paraId="0760C4D0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963" w:type="dxa"/>
            <w:gridSpan w:val="2"/>
          </w:tcPr>
          <w:p w14:paraId="266B161D" w14:textId="77777777" w:rsidR="003E69A0" w:rsidRPr="004534D5" w:rsidRDefault="003E69A0" w:rsidP="003E69A0">
            <w:pPr>
              <w:pStyle w:val="Standard1"/>
              <w:ind w:left="0"/>
              <w:rPr>
                <w:sz w:val="20"/>
              </w:rPr>
            </w:pPr>
            <w:r w:rsidRPr="004534D5">
              <w:rPr>
                <w:sz w:val="20"/>
              </w:rPr>
              <w:t>Lehrlinge</w:t>
            </w:r>
          </w:p>
        </w:tc>
        <w:tc>
          <w:tcPr>
            <w:tcW w:w="801" w:type="dxa"/>
          </w:tcPr>
          <w:p w14:paraId="753C1300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</w:tbl>
    <w:p w14:paraId="6D9B4342" w14:textId="77777777" w:rsidR="003E69A0" w:rsidRPr="00A22750" w:rsidRDefault="003E69A0" w:rsidP="003E69A0">
      <w:pPr>
        <w:pStyle w:val="berschrift2"/>
      </w:pPr>
      <w:bookmarkStart w:id="10" w:name="_Toc529792039"/>
      <w:bookmarkStart w:id="11" w:name="_Toc14170393"/>
      <w:bookmarkStart w:id="12" w:name="_Toc14867111"/>
      <w:r w:rsidRPr="00A22750">
        <w:t>Rechtsform</w:t>
      </w:r>
      <w:bookmarkEnd w:id="10"/>
      <w:bookmarkEnd w:id="11"/>
      <w:bookmarkEnd w:id="12"/>
    </w:p>
    <w:p w14:paraId="78701DBB" w14:textId="77777777" w:rsidR="003E69A0" w:rsidRPr="00A22750" w:rsidRDefault="0032589A" w:rsidP="003E69A0">
      <w:pPr>
        <w:pStyle w:val="Standard1"/>
        <w:tabs>
          <w:tab w:val="left" w:pos="1136"/>
          <w:tab w:val="left" w:pos="3692"/>
          <w:tab w:val="left" w:pos="4118"/>
          <w:tab w:val="left" w:pos="6532"/>
          <w:tab w:val="left" w:pos="6958"/>
        </w:tabs>
        <w:rPr>
          <w:sz w:val="18"/>
        </w:rPr>
      </w:pPr>
      <w:sdt>
        <w:sdtPr>
          <w:rPr>
            <w:sz w:val="18"/>
          </w:rPr>
          <w:id w:val="1212849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Einzelunternehmung</w:t>
      </w:r>
      <w:r w:rsidR="003E69A0" w:rsidRPr="00A22750">
        <w:rPr>
          <w:sz w:val="18"/>
        </w:rPr>
        <w:tab/>
      </w:r>
      <w:sdt>
        <w:sdtPr>
          <w:rPr>
            <w:sz w:val="18"/>
          </w:rPr>
          <w:id w:val="-1275093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einfache Gesellschaft</w:t>
      </w:r>
      <w:r w:rsidR="003E69A0" w:rsidRPr="00A22750">
        <w:rPr>
          <w:sz w:val="18"/>
        </w:rPr>
        <w:tab/>
      </w:r>
      <w:sdt>
        <w:sdtPr>
          <w:rPr>
            <w:sz w:val="18"/>
          </w:rPr>
          <w:id w:val="1762640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Kollektivgesellschaft</w:t>
      </w:r>
    </w:p>
    <w:p w14:paraId="0031785D" w14:textId="77777777" w:rsidR="003E69A0" w:rsidRPr="00A22750" w:rsidRDefault="0032589A" w:rsidP="003E69A0">
      <w:pPr>
        <w:pStyle w:val="Standard1"/>
        <w:tabs>
          <w:tab w:val="left" w:pos="1136"/>
          <w:tab w:val="left" w:pos="3692"/>
          <w:tab w:val="left" w:pos="4118"/>
          <w:tab w:val="left" w:pos="6532"/>
          <w:tab w:val="left" w:pos="6958"/>
        </w:tabs>
        <w:rPr>
          <w:sz w:val="18"/>
        </w:rPr>
      </w:pPr>
      <w:sdt>
        <w:sdtPr>
          <w:rPr>
            <w:sz w:val="18"/>
          </w:rPr>
          <w:id w:val="16737577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Kommanditgesellschaft</w:t>
      </w:r>
      <w:r w:rsidR="003E69A0" w:rsidRPr="00A22750">
        <w:rPr>
          <w:sz w:val="18"/>
        </w:rPr>
        <w:tab/>
      </w:r>
      <w:sdt>
        <w:sdtPr>
          <w:rPr>
            <w:sz w:val="18"/>
          </w:rPr>
          <w:id w:val="144958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Aktiengesellschaft</w:t>
      </w:r>
      <w:r w:rsidR="003E69A0" w:rsidRPr="00A22750">
        <w:rPr>
          <w:sz w:val="18"/>
        </w:rPr>
        <w:tab/>
      </w:r>
      <w:sdt>
        <w:sdtPr>
          <w:rPr>
            <w:sz w:val="18"/>
          </w:rPr>
          <w:id w:val="-960798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Kommandit AG</w:t>
      </w:r>
    </w:p>
    <w:p w14:paraId="04E32AC8" w14:textId="77777777" w:rsidR="003E69A0" w:rsidRPr="00A22750" w:rsidRDefault="0032589A" w:rsidP="003E69A0">
      <w:pPr>
        <w:pStyle w:val="Standard1"/>
        <w:tabs>
          <w:tab w:val="left" w:pos="1136"/>
          <w:tab w:val="left" w:pos="3692"/>
          <w:tab w:val="left" w:pos="4118"/>
          <w:tab w:val="left" w:pos="6532"/>
          <w:tab w:val="left" w:pos="6958"/>
        </w:tabs>
        <w:rPr>
          <w:sz w:val="18"/>
        </w:rPr>
      </w:pPr>
      <w:sdt>
        <w:sdtPr>
          <w:rPr>
            <w:sz w:val="18"/>
          </w:rPr>
          <w:id w:val="20701396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GmbH</w:t>
      </w:r>
      <w:r w:rsidR="003E69A0" w:rsidRPr="00A22750">
        <w:rPr>
          <w:sz w:val="18"/>
        </w:rPr>
        <w:tab/>
      </w:r>
      <w:sdt>
        <w:sdtPr>
          <w:rPr>
            <w:sz w:val="18"/>
          </w:rPr>
          <w:id w:val="-120307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Genossenschaft</w:t>
      </w:r>
    </w:p>
    <w:p w14:paraId="19ECE778" w14:textId="77777777" w:rsidR="003E69A0" w:rsidRPr="00A22750" w:rsidRDefault="003E69A0" w:rsidP="003E69A0">
      <w:pPr>
        <w:pStyle w:val="berschrift2"/>
      </w:pPr>
      <w:bookmarkStart w:id="13" w:name="_Toc529792040"/>
      <w:bookmarkStart w:id="14" w:name="_Toc14170394"/>
      <w:bookmarkStart w:id="15" w:name="_Toc14867112"/>
      <w:r w:rsidRPr="00A22750">
        <w:t>Versicherungen</w:t>
      </w:r>
      <w:bookmarkEnd w:id="13"/>
      <w:bookmarkEnd w:id="14"/>
      <w:bookmarkEnd w:id="15"/>
    </w:p>
    <w:p w14:paraId="307899E8" w14:textId="77777777" w:rsidR="003E69A0" w:rsidRPr="00A22750" w:rsidRDefault="003E69A0" w:rsidP="003E69A0">
      <w:pPr>
        <w:pStyle w:val="Standard1"/>
        <w:rPr>
          <w:sz w:val="18"/>
        </w:rPr>
      </w:pPr>
      <w:r w:rsidRPr="00A22750">
        <w:rPr>
          <w:sz w:val="18"/>
        </w:rPr>
        <w:t>Der Anbieter erklärt, durch eine Haftpflichtversicherung ausreichend geschützt zu sein. Es sind dies für</w:t>
      </w:r>
    </w:p>
    <w:p w14:paraId="1DB52C7E" w14:textId="77777777" w:rsidR="003E69A0" w:rsidRPr="00A22750" w:rsidRDefault="003E69A0" w:rsidP="003E69A0">
      <w:pPr>
        <w:pStyle w:val="Standard1"/>
        <w:rPr>
          <w:sz w:val="18"/>
        </w:rPr>
      </w:pPr>
    </w:p>
    <w:tbl>
      <w:tblPr>
        <w:tblW w:w="0" w:type="auto"/>
        <w:tblInd w:w="709" w:type="dxa"/>
        <w:tblBorders>
          <w:bottom w:val="single" w:sz="4" w:space="0" w:color="auto"/>
          <w:insideH w:val="single" w:sz="4" w:space="0" w:color="auto"/>
        </w:tblBorders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8"/>
        <w:gridCol w:w="1537"/>
        <w:gridCol w:w="1102"/>
        <w:gridCol w:w="1133"/>
        <w:gridCol w:w="1731"/>
      </w:tblGrid>
      <w:tr w:rsidR="003E69A0" w:rsidRPr="00A22750" w14:paraId="3D82206E" w14:textId="77777777" w:rsidTr="003E69A0">
        <w:tc>
          <w:tcPr>
            <w:tcW w:w="2911" w:type="dxa"/>
          </w:tcPr>
          <w:p w14:paraId="4A789961" w14:textId="77777777" w:rsidR="003E69A0" w:rsidRPr="00A80B0F" w:rsidRDefault="003E69A0" w:rsidP="003E69A0">
            <w:pPr>
              <w:pStyle w:val="TabelleVorgabeTeilC"/>
            </w:pPr>
            <w:r w:rsidRPr="00A80B0F">
              <w:t>Personenschäden</w:t>
            </w:r>
          </w:p>
        </w:tc>
        <w:tc>
          <w:tcPr>
            <w:tcW w:w="1562" w:type="dxa"/>
          </w:tcPr>
          <w:p w14:paraId="0FA0F7E5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>pro Ereignis</w:t>
            </w:r>
          </w:p>
        </w:tc>
        <w:tc>
          <w:tcPr>
            <w:tcW w:w="2272" w:type="dxa"/>
            <w:gridSpan w:val="2"/>
          </w:tcPr>
          <w:p w14:paraId="2D52B94D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 xml:space="preserve">Fr. </w:t>
            </w:r>
            <w:r w:rsidRPr="00A80B0F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</w:rPr>
            </w:r>
            <w:r w:rsidRPr="00A80B0F">
              <w:rPr>
                <w:color w:val="3333FF"/>
                <w:sz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</w:rPr>
              <w:t> </w:t>
            </w:r>
            <w:r w:rsidRPr="00A80B0F">
              <w:rPr>
                <w:noProof/>
                <w:color w:val="3333FF"/>
                <w:sz w:val="20"/>
              </w:rPr>
              <w:t> </w:t>
            </w:r>
            <w:r w:rsidRPr="00A80B0F">
              <w:rPr>
                <w:noProof/>
                <w:color w:val="3333FF"/>
                <w:sz w:val="20"/>
              </w:rPr>
              <w:t> </w:t>
            </w:r>
            <w:r w:rsidRPr="00A80B0F">
              <w:rPr>
                <w:noProof/>
                <w:color w:val="3333FF"/>
                <w:sz w:val="20"/>
              </w:rPr>
              <w:t> </w:t>
            </w:r>
            <w:r w:rsidRPr="00A80B0F">
              <w:rPr>
                <w:noProof/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fldChar w:fldCharType="end"/>
            </w:r>
          </w:p>
        </w:tc>
        <w:tc>
          <w:tcPr>
            <w:tcW w:w="1756" w:type="dxa"/>
          </w:tcPr>
          <w:p w14:paraId="599B7FC9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</w:tr>
      <w:tr w:rsidR="003E69A0" w:rsidRPr="00A22750" w14:paraId="672B40F8" w14:textId="77777777" w:rsidTr="003E69A0">
        <w:tc>
          <w:tcPr>
            <w:tcW w:w="2911" w:type="dxa"/>
          </w:tcPr>
          <w:p w14:paraId="4422F0B4" w14:textId="77777777" w:rsidR="003E69A0" w:rsidRPr="00A80B0F" w:rsidRDefault="003E69A0" w:rsidP="003E69A0">
            <w:pPr>
              <w:pStyle w:val="TabelleVorgabeTeilC"/>
            </w:pPr>
            <w:r w:rsidRPr="00A80B0F">
              <w:t>Sachschäden</w:t>
            </w:r>
          </w:p>
        </w:tc>
        <w:tc>
          <w:tcPr>
            <w:tcW w:w="1562" w:type="dxa"/>
          </w:tcPr>
          <w:p w14:paraId="0B7913F1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>pro Ereignis</w:t>
            </w:r>
          </w:p>
        </w:tc>
        <w:tc>
          <w:tcPr>
            <w:tcW w:w="2272" w:type="dxa"/>
            <w:gridSpan w:val="2"/>
          </w:tcPr>
          <w:p w14:paraId="3EFEC344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>
              <w:rPr>
                <w:sz w:val="20"/>
              </w:rPr>
              <w:t>Fr.</w:t>
            </w:r>
            <w:r w:rsidRPr="00A80B0F">
              <w:rPr>
                <w:sz w:val="20"/>
              </w:rPr>
              <w:t xml:space="preserve"> </w:t>
            </w:r>
            <w:r w:rsidRPr="00A80B0F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</w:rPr>
            </w:r>
            <w:r w:rsidRPr="00A80B0F">
              <w:rPr>
                <w:color w:val="3333FF"/>
                <w:sz w:val="20"/>
              </w:rPr>
              <w:fldChar w:fldCharType="separate"/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fldChar w:fldCharType="end"/>
            </w:r>
          </w:p>
        </w:tc>
        <w:tc>
          <w:tcPr>
            <w:tcW w:w="1756" w:type="dxa"/>
          </w:tcPr>
          <w:p w14:paraId="4E95E2D1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</w:tr>
      <w:tr w:rsidR="003E69A0" w:rsidRPr="00A22750" w14:paraId="3F07FD98" w14:textId="77777777" w:rsidTr="003E69A0">
        <w:tc>
          <w:tcPr>
            <w:tcW w:w="2911" w:type="dxa"/>
          </w:tcPr>
          <w:p w14:paraId="01684A28" w14:textId="77777777" w:rsidR="003E69A0" w:rsidRPr="00A80B0F" w:rsidRDefault="003E69A0" w:rsidP="003E69A0">
            <w:pPr>
              <w:pStyle w:val="TabelleVorgabeTeilC"/>
            </w:pPr>
            <w:r w:rsidRPr="00A80B0F">
              <w:t xml:space="preserve">Versicherungsgesellschaft </w:t>
            </w:r>
          </w:p>
        </w:tc>
        <w:tc>
          <w:tcPr>
            <w:tcW w:w="2687" w:type="dxa"/>
            <w:gridSpan w:val="2"/>
          </w:tcPr>
          <w:p w14:paraId="18F18EC4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A80B0F">
              <w:rPr>
                <w:color w:val="3333FF"/>
                <w:sz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</w:rPr>
            </w:r>
            <w:r w:rsidRPr="00A80B0F">
              <w:rPr>
                <w:color w:val="3333FF"/>
                <w:sz w:val="20"/>
              </w:rPr>
              <w:fldChar w:fldCharType="separate"/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fldChar w:fldCharType="end"/>
            </w:r>
          </w:p>
        </w:tc>
        <w:tc>
          <w:tcPr>
            <w:tcW w:w="1147" w:type="dxa"/>
          </w:tcPr>
          <w:p w14:paraId="05FEAB75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>Police Nr.</w:t>
            </w:r>
          </w:p>
        </w:tc>
        <w:tc>
          <w:tcPr>
            <w:tcW w:w="1756" w:type="dxa"/>
          </w:tcPr>
          <w:p w14:paraId="1604539A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80B0F">
              <w:rPr>
                <w:color w:val="3333FF"/>
                <w:sz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</w:rPr>
            </w:r>
            <w:r w:rsidRPr="00A80B0F">
              <w:rPr>
                <w:color w:val="3333FF"/>
                <w:sz w:val="20"/>
              </w:rPr>
              <w:fldChar w:fldCharType="separate"/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fldChar w:fldCharType="end"/>
            </w:r>
          </w:p>
        </w:tc>
      </w:tr>
      <w:tr w:rsidR="003E69A0" w:rsidRPr="00A22750" w14:paraId="0ABD13A6" w14:textId="77777777" w:rsidTr="003E69A0">
        <w:tc>
          <w:tcPr>
            <w:tcW w:w="2911" w:type="dxa"/>
          </w:tcPr>
          <w:p w14:paraId="30988CB8" w14:textId="77777777" w:rsidR="003E69A0" w:rsidRPr="00A80B0F" w:rsidRDefault="003E69A0" w:rsidP="003E69A0">
            <w:pPr>
              <w:pStyle w:val="TabelleVorgabeTeilC"/>
            </w:pPr>
            <w:r w:rsidRPr="00A80B0F">
              <w:t>Vermögens- und Drittschäden</w:t>
            </w:r>
          </w:p>
        </w:tc>
        <w:tc>
          <w:tcPr>
            <w:tcW w:w="1562" w:type="dxa"/>
          </w:tcPr>
          <w:p w14:paraId="675B3E91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>pro Ereignis</w:t>
            </w:r>
          </w:p>
        </w:tc>
        <w:tc>
          <w:tcPr>
            <w:tcW w:w="2272" w:type="dxa"/>
            <w:gridSpan w:val="2"/>
          </w:tcPr>
          <w:p w14:paraId="327C24B5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 xml:space="preserve">Fr. </w:t>
            </w:r>
            <w:r w:rsidRPr="00A80B0F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</w:rPr>
            </w:r>
            <w:r w:rsidRPr="00A80B0F">
              <w:rPr>
                <w:color w:val="3333FF"/>
                <w:sz w:val="20"/>
              </w:rPr>
              <w:fldChar w:fldCharType="separate"/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fldChar w:fldCharType="end"/>
            </w:r>
          </w:p>
        </w:tc>
        <w:tc>
          <w:tcPr>
            <w:tcW w:w="1756" w:type="dxa"/>
          </w:tcPr>
          <w:p w14:paraId="5F98FA09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</w:tr>
    </w:tbl>
    <w:p w14:paraId="12A77BC2" w14:textId="77777777" w:rsidR="003E69A0" w:rsidRPr="00A22750" w:rsidRDefault="003E69A0" w:rsidP="003E69A0">
      <w:pPr>
        <w:pStyle w:val="berschrift2"/>
      </w:pPr>
      <w:bookmarkStart w:id="16" w:name="_Toc529792041"/>
      <w:bookmarkStart w:id="17" w:name="_Toc14170395"/>
      <w:bookmarkStart w:id="18" w:name="_Toc14867113"/>
      <w:r w:rsidRPr="00A22750">
        <w:t>Verpflichtung</w:t>
      </w:r>
      <w:bookmarkEnd w:id="16"/>
      <w:bookmarkEnd w:id="17"/>
      <w:bookmarkEnd w:id="18"/>
    </w:p>
    <w:p w14:paraId="3E437AA6" w14:textId="77777777" w:rsidR="003E69A0" w:rsidRPr="00A22750" w:rsidRDefault="003E69A0" w:rsidP="003E69A0">
      <w:pPr>
        <w:pStyle w:val="Standard1"/>
        <w:tabs>
          <w:tab w:val="clear" w:pos="9070"/>
          <w:tab w:val="center" w:pos="7938"/>
          <w:tab w:val="center" w:pos="8804"/>
        </w:tabs>
        <w:jc w:val="left"/>
        <w:rPr>
          <w:sz w:val="18"/>
        </w:rPr>
      </w:pPr>
      <w:r w:rsidRPr="00A22750">
        <w:rPr>
          <w:sz w:val="18"/>
        </w:rPr>
        <w:t>Zahlen Sie für gleichwertige Arbeit dieselben Löhne für Mann und Frau?</w:t>
      </w:r>
      <w:r w:rsidRPr="00A22750">
        <w:rPr>
          <w:sz w:val="18"/>
        </w:rPr>
        <w:tab/>
      </w:r>
      <w:bookmarkStart w:id="19" w:name="Kontrollkästchen19"/>
      <w:r>
        <w:rPr>
          <w:sz w:val="18"/>
        </w:rPr>
        <w:t xml:space="preserve">Ja </w:t>
      </w:r>
      <w:bookmarkEnd w:id="19"/>
      <w:sdt>
        <w:sdtPr>
          <w:rPr>
            <w:sz w:val="18"/>
          </w:rPr>
          <w:id w:val="-953548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Pr="00A22750">
        <w:rPr>
          <w:sz w:val="18"/>
        </w:rPr>
        <w:tab/>
      </w:r>
      <w:bookmarkStart w:id="20" w:name="Kontrollkästchen20"/>
      <w:r>
        <w:rPr>
          <w:sz w:val="18"/>
        </w:rPr>
        <w:t xml:space="preserve">Nein </w:t>
      </w:r>
      <w:bookmarkEnd w:id="20"/>
      <w:sdt>
        <w:sdtPr>
          <w:rPr>
            <w:sz w:val="18"/>
          </w:rPr>
          <w:id w:val="412436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18"/>
            </w:rPr>
            <w:t>☐</w:t>
          </w:r>
        </w:sdtContent>
      </w:sdt>
    </w:p>
    <w:p w14:paraId="3DC4FC7C" w14:textId="77777777" w:rsidR="003E69A0" w:rsidRPr="00A22750" w:rsidRDefault="003E69A0" w:rsidP="003E69A0">
      <w:pPr>
        <w:pStyle w:val="berschrift2"/>
      </w:pPr>
      <w:bookmarkStart w:id="21" w:name="_Toc436643374"/>
      <w:bookmarkStart w:id="22" w:name="_Toc441815027"/>
      <w:bookmarkStart w:id="23" w:name="_Toc441815111"/>
      <w:bookmarkStart w:id="24" w:name="_Toc529792042"/>
      <w:bookmarkStart w:id="25" w:name="_Toc14170396"/>
      <w:bookmarkStart w:id="26" w:name="_Toc14867114"/>
      <w:bookmarkEnd w:id="21"/>
      <w:bookmarkEnd w:id="22"/>
      <w:bookmarkEnd w:id="23"/>
      <w:r w:rsidRPr="00A22750">
        <w:t>Dieser Selbstdeklaration sind beizulegen</w:t>
      </w:r>
      <w:bookmarkEnd w:id="24"/>
      <w:bookmarkEnd w:id="25"/>
      <w:bookmarkEnd w:id="26"/>
    </w:p>
    <w:p w14:paraId="4916F424" w14:textId="77777777" w:rsidR="003E69A0" w:rsidRPr="00A22750" w:rsidRDefault="003E69A0" w:rsidP="003E69A0">
      <w:pPr>
        <w:pStyle w:val="Standard1"/>
        <w:numPr>
          <w:ilvl w:val="0"/>
          <w:numId w:val="5"/>
        </w:numPr>
        <w:rPr>
          <w:sz w:val="18"/>
        </w:rPr>
      </w:pPr>
      <w:r w:rsidRPr="00A22750">
        <w:rPr>
          <w:sz w:val="18"/>
        </w:rPr>
        <w:t>Bestätigung der Steuerbehörden über die fristgerechte Bezahlung der Steuern (MWST, Staats-, Gemeinde- und Bundessteuern)</w:t>
      </w:r>
    </w:p>
    <w:p w14:paraId="10A0F3C7" w14:textId="77777777" w:rsidR="003E69A0" w:rsidRPr="00A22750" w:rsidRDefault="003E69A0" w:rsidP="003E69A0">
      <w:pPr>
        <w:pStyle w:val="Standard1"/>
        <w:numPr>
          <w:ilvl w:val="0"/>
          <w:numId w:val="5"/>
        </w:numPr>
        <w:rPr>
          <w:sz w:val="18"/>
        </w:rPr>
      </w:pPr>
      <w:r w:rsidRPr="00A22750">
        <w:rPr>
          <w:sz w:val="18"/>
        </w:rPr>
        <w:t>Bestätigung der Ausgleichskassen über die fristgerechte Bezahlung der Beträge an AHV / IV / EO, ALV, SUVA, Krankenkasse, Vor- / Fürsorgeeinrichtungen sowie Pensionskassen</w:t>
      </w:r>
    </w:p>
    <w:p w14:paraId="09B4E5F3" w14:textId="77777777" w:rsidR="003E69A0" w:rsidRDefault="003E69A0" w:rsidP="003E69A0">
      <w:pPr>
        <w:pStyle w:val="Standard1"/>
        <w:numPr>
          <w:ilvl w:val="0"/>
          <w:numId w:val="5"/>
        </w:numPr>
        <w:rPr>
          <w:sz w:val="18"/>
        </w:rPr>
      </w:pPr>
      <w:r w:rsidRPr="00A22750">
        <w:rPr>
          <w:sz w:val="18"/>
        </w:rPr>
        <w:t>Bestätigung der Konkursbehörden über das (Nicht-)Vorhandensein von Betreibungen und den Stand allfälliger Konkursverfahren</w:t>
      </w:r>
    </w:p>
    <w:p w14:paraId="7BE647C8" w14:textId="77777777" w:rsidR="003E69A0" w:rsidRDefault="003E69A0" w:rsidP="003E69A0">
      <w:pPr>
        <w:pStyle w:val="Standard1"/>
        <w:numPr>
          <w:ilvl w:val="0"/>
          <w:numId w:val="5"/>
        </w:numPr>
        <w:rPr>
          <w:sz w:val="18"/>
        </w:rPr>
      </w:pPr>
      <w:r>
        <w:rPr>
          <w:sz w:val="18"/>
        </w:rPr>
        <w:t>Beglaubigter Handelsregisterauszug</w:t>
      </w:r>
    </w:p>
    <w:p w14:paraId="4C5CBFD0" w14:textId="77777777" w:rsidR="003E69A0" w:rsidRPr="00A22750" w:rsidRDefault="003E69A0" w:rsidP="003E69A0">
      <w:pPr>
        <w:pStyle w:val="Standard1"/>
        <w:numPr>
          <w:ilvl w:val="0"/>
          <w:numId w:val="5"/>
        </w:numPr>
        <w:rPr>
          <w:sz w:val="18"/>
        </w:rPr>
      </w:pPr>
      <w:r>
        <w:rPr>
          <w:sz w:val="18"/>
        </w:rPr>
        <w:t>unterschriebene Erklärung des Anbieters betreffend Einhaltung der Arbeitsbedingungen (Teil A, Beilage 2 Anhang 1 zum Entwurf Vertrag)</w:t>
      </w:r>
    </w:p>
    <w:p w14:paraId="1D3767A8" w14:textId="77777777" w:rsidR="003E69A0" w:rsidRPr="00BF5F45" w:rsidRDefault="003E69A0" w:rsidP="003E69A0">
      <w:pPr>
        <w:pStyle w:val="Standard1"/>
        <w:rPr>
          <w:sz w:val="16"/>
          <w:szCs w:val="16"/>
        </w:rPr>
      </w:pPr>
    </w:p>
    <w:p w14:paraId="71904A61" w14:textId="77777777" w:rsidR="003E69A0" w:rsidRDefault="003E69A0" w:rsidP="003E69A0">
      <w:pPr>
        <w:pStyle w:val="Standard1"/>
        <w:rPr>
          <w:sz w:val="18"/>
        </w:rPr>
      </w:pPr>
      <w:r>
        <w:rPr>
          <w:sz w:val="18"/>
        </w:rPr>
        <w:t>Diese Bestätigungen dürfen nicht älter als ein Jahr sein.</w:t>
      </w:r>
    </w:p>
    <w:p w14:paraId="47826DD7" w14:textId="77777777" w:rsidR="003E69A0" w:rsidRPr="00BF5F45" w:rsidRDefault="003E69A0" w:rsidP="003E69A0">
      <w:pPr>
        <w:pStyle w:val="Standard1"/>
        <w:rPr>
          <w:sz w:val="16"/>
          <w:szCs w:val="16"/>
        </w:rPr>
      </w:pPr>
    </w:p>
    <w:p w14:paraId="71BC9BA8" w14:textId="77777777" w:rsidR="003E69A0" w:rsidRDefault="003E69A0" w:rsidP="003E69A0">
      <w:pPr>
        <w:pStyle w:val="Standard1"/>
        <w:rPr>
          <w:sz w:val="18"/>
        </w:rPr>
      </w:pPr>
      <w:r w:rsidRPr="00A22750">
        <w:rPr>
          <w:sz w:val="18"/>
        </w:rPr>
        <w:t xml:space="preserve">Unwahre oder unvollständige Angaben, </w:t>
      </w:r>
      <w:r>
        <w:rPr>
          <w:sz w:val="18"/>
        </w:rPr>
        <w:t xml:space="preserve">nicht bezahlte Steuern und Sozialabgaben </w:t>
      </w:r>
      <w:r w:rsidRPr="00A22750">
        <w:rPr>
          <w:sz w:val="18"/>
        </w:rPr>
        <w:t>sowie ungesetzliche Arbeitsbedingungen etc. führen zum Ausschluss von der Teilnahme an der Ausschreibung.</w:t>
      </w:r>
    </w:p>
    <w:p w14:paraId="6BAC71F7" w14:textId="77777777" w:rsidR="003E69A0" w:rsidRDefault="003E69A0" w:rsidP="003E69A0">
      <w:pPr>
        <w:pStyle w:val="Standard1"/>
        <w:rPr>
          <w:sz w:val="18"/>
        </w:rPr>
      </w:pPr>
    </w:p>
    <w:p w14:paraId="519D0D56" w14:textId="77777777" w:rsidR="003E69A0" w:rsidRDefault="003E69A0" w:rsidP="003E69A0">
      <w:pPr>
        <w:pStyle w:val="Standard1"/>
        <w:rPr>
          <w:sz w:val="18"/>
        </w:rPr>
      </w:pPr>
      <w:r>
        <w:rPr>
          <w:sz w:val="18"/>
        </w:rPr>
        <w:t>Mit der rechtsgültigen Unterzeichnung dieser Selbstdeklaration willigt der Anbieter ein, allfällige Überprüfung seiner Referenzangaben durch die Beschaffungsstelle ausführen zu lassen.</w:t>
      </w:r>
    </w:p>
    <w:p w14:paraId="111578C8" w14:textId="77777777" w:rsidR="003E69A0" w:rsidRDefault="003E69A0" w:rsidP="003E69A0">
      <w:pPr>
        <w:pStyle w:val="Standard1"/>
        <w:rPr>
          <w:sz w:val="18"/>
        </w:rPr>
      </w:pPr>
    </w:p>
    <w:tbl>
      <w:tblPr>
        <w:tblW w:w="0" w:type="auto"/>
        <w:tblInd w:w="70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5"/>
        <w:gridCol w:w="280"/>
        <w:gridCol w:w="1959"/>
        <w:gridCol w:w="281"/>
        <w:gridCol w:w="2846"/>
      </w:tblGrid>
      <w:tr w:rsidR="003E69A0" w:rsidRPr="00A22750" w14:paraId="2DFCF610" w14:textId="77777777" w:rsidTr="003E69A0">
        <w:trPr>
          <w:cantSplit/>
          <w:trHeight w:val="567"/>
        </w:trPr>
        <w:tc>
          <w:tcPr>
            <w:tcW w:w="3047" w:type="dxa"/>
            <w:tcBorders>
              <w:bottom w:val="single" w:sz="4" w:space="0" w:color="auto"/>
            </w:tcBorders>
          </w:tcPr>
          <w:p w14:paraId="7FC750A4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>
              <w:rPr>
                <w:b/>
                <w:sz w:val="20"/>
              </w:rPr>
              <w:t>Federführende Firma</w:t>
            </w:r>
            <w:r w:rsidRPr="00A80B0F">
              <w:rPr>
                <w:b/>
                <w:sz w:val="20"/>
              </w:rPr>
              <w:t>:</w:t>
            </w:r>
          </w:p>
        </w:tc>
        <w:tc>
          <w:tcPr>
            <w:tcW w:w="283" w:type="dxa"/>
          </w:tcPr>
          <w:p w14:paraId="1C6DA86E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35E33963" w14:textId="77777777" w:rsidR="003E69A0" w:rsidRPr="00A80B0F" w:rsidRDefault="003E69A0" w:rsidP="003E69A0">
            <w:pPr>
              <w:pStyle w:val="Standard1"/>
              <w:ind w:left="0"/>
              <w:rPr>
                <w:color w:val="3333FF"/>
                <w:sz w:val="20"/>
              </w:rPr>
            </w:pPr>
          </w:p>
        </w:tc>
        <w:tc>
          <w:tcPr>
            <w:tcW w:w="284" w:type="dxa"/>
          </w:tcPr>
          <w:p w14:paraId="691D51FF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2892" w:type="dxa"/>
            <w:tcBorders>
              <w:bottom w:val="single" w:sz="4" w:space="0" w:color="auto"/>
            </w:tcBorders>
          </w:tcPr>
          <w:p w14:paraId="24DF84F8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</w:tr>
      <w:tr w:rsidR="003E69A0" w:rsidRPr="008A6A23" w14:paraId="711DAAB9" w14:textId="77777777" w:rsidTr="003E69A0">
        <w:trPr>
          <w:cantSplit/>
          <w:trHeight w:val="84"/>
        </w:trPr>
        <w:tc>
          <w:tcPr>
            <w:tcW w:w="3047" w:type="dxa"/>
            <w:tcBorders>
              <w:top w:val="single" w:sz="4" w:space="0" w:color="auto"/>
            </w:tcBorders>
          </w:tcPr>
          <w:p w14:paraId="5C7880BA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Firmenstempel</w:t>
            </w:r>
          </w:p>
        </w:tc>
        <w:tc>
          <w:tcPr>
            <w:tcW w:w="283" w:type="dxa"/>
          </w:tcPr>
          <w:p w14:paraId="15EF5343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1959F634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Ort / Datum</w:t>
            </w:r>
          </w:p>
        </w:tc>
        <w:tc>
          <w:tcPr>
            <w:tcW w:w="284" w:type="dxa"/>
          </w:tcPr>
          <w:p w14:paraId="2B46D998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single" w:sz="4" w:space="0" w:color="auto"/>
            </w:tcBorders>
          </w:tcPr>
          <w:p w14:paraId="5816789B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rechtsgültige </w:t>
            </w:r>
            <w:r w:rsidRPr="008A6A23">
              <w:rPr>
                <w:sz w:val="16"/>
                <w:szCs w:val="16"/>
              </w:rPr>
              <w:t>Unterschrift</w:t>
            </w:r>
            <w:r>
              <w:rPr>
                <w:sz w:val="16"/>
                <w:szCs w:val="16"/>
              </w:rPr>
              <w:t>(en)</w:t>
            </w:r>
          </w:p>
        </w:tc>
      </w:tr>
    </w:tbl>
    <w:p w14:paraId="1A2B61F0" w14:textId="77777777" w:rsidR="003E69A0" w:rsidRDefault="003E69A0" w:rsidP="003E69A0">
      <w:pPr>
        <w:pStyle w:val="Standard1"/>
      </w:pPr>
      <w:r>
        <w:br w:type="page"/>
      </w:r>
    </w:p>
    <w:p w14:paraId="0D58E8DE" w14:textId="77777777" w:rsidR="003E69A0" w:rsidRDefault="003E69A0" w:rsidP="003E69A0">
      <w:pPr>
        <w:pStyle w:val="berschrift2"/>
      </w:pPr>
      <w:bookmarkStart w:id="27" w:name="_Toc529792043"/>
      <w:bookmarkStart w:id="28" w:name="_Toc14170397"/>
      <w:bookmarkStart w:id="29" w:name="_Toc14867115"/>
      <w:r>
        <w:lastRenderedPageBreak/>
        <w:t xml:space="preserve">Angaben zur </w:t>
      </w:r>
      <w:r w:rsidRPr="00A22750">
        <w:t>Firma</w:t>
      </w:r>
      <w:r>
        <w:t xml:space="preserve"> Nr. 2</w:t>
      </w:r>
      <w:bookmarkEnd w:id="27"/>
      <w:bookmarkEnd w:id="28"/>
      <w:bookmarkEnd w:id="29"/>
    </w:p>
    <w:tbl>
      <w:tblPr>
        <w:tblW w:w="0" w:type="auto"/>
        <w:tblInd w:w="709" w:type="dxa"/>
        <w:tblBorders>
          <w:bottom w:val="single" w:sz="4" w:space="0" w:color="auto"/>
          <w:insideH w:val="single" w:sz="4" w:space="0" w:color="auto"/>
        </w:tblBorders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411"/>
        <w:gridCol w:w="811"/>
        <w:gridCol w:w="792"/>
        <w:gridCol w:w="45"/>
        <w:gridCol w:w="765"/>
        <w:gridCol w:w="792"/>
        <w:gridCol w:w="98"/>
        <w:gridCol w:w="852"/>
        <w:gridCol w:w="795"/>
      </w:tblGrid>
      <w:tr w:rsidR="003E69A0" w:rsidRPr="00A22750" w14:paraId="2BC9952B" w14:textId="77777777" w:rsidTr="003E69A0">
        <w:tc>
          <w:tcPr>
            <w:tcW w:w="3507" w:type="dxa"/>
          </w:tcPr>
          <w:p w14:paraId="26EA345D" w14:textId="77777777" w:rsidR="003E69A0" w:rsidRPr="004534D5" w:rsidRDefault="003E69A0" w:rsidP="003E69A0">
            <w:pPr>
              <w:pStyle w:val="TabelleVorgabeTeilC"/>
            </w:pPr>
            <w:r w:rsidRPr="004534D5">
              <w:rPr>
                <w:rStyle w:val="TabelleVorgabeTeilCZchn"/>
                <w:sz w:val="20"/>
              </w:rPr>
              <w:t>Firmenname</w:t>
            </w:r>
            <w:r w:rsidRPr="004534D5">
              <w:t>:</w:t>
            </w:r>
          </w:p>
        </w:tc>
        <w:tc>
          <w:tcPr>
            <w:tcW w:w="4994" w:type="dxa"/>
            <w:gridSpan w:val="8"/>
          </w:tcPr>
          <w:p w14:paraId="01E7919B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3DCC42B1" w14:textId="77777777" w:rsidTr="003E69A0">
        <w:tc>
          <w:tcPr>
            <w:tcW w:w="3507" w:type="dxa"/>
            <w:vAlign w:val="bottom"/>
          </w:tcPr>
          <w:p w14:paraId="6F6C4C64" w14:textId="77777777" w:rsidR="003E69A0" w:rsidRPr="004534D5" w:rsidRDefault="003E69A0" w:rsidP="003E69A0">
            <w:pPr>
              <w:pStyle w:val="TabelleVorgabeTeilC"/>
            </w:pPr>
            <w:r w:rsidRPr="004534D5">
              <w:t>Adresse:</w:t>
            </w:r>
          </w:p>
        </w:tc>
        <w:tc>
          <w:tcPr>
            <w:tcW w:w="4994" w:type="dxa"/>
            <w:gridSpan w:val="8"/>
            <w:vAlign w:val="bottom"/>
          </w:tcPr>
          <w:p w14:paraId="28BB8AE5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Text2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3DCDC0C6" w14:textId="77777777" w:rsidTr="003E69A0">
        <w:tc>
          <w:tcPr>
            <w:tcW w:w="3507" w:type="dxa"/>
            <w:vAlign w:val="bottom"/>
          </w:tcPr>
          <w:p w14:paraId="60274F6C" w14:textId="77777777" w:rsidR="003E69A0" w:rsidRPr="004534D5" w:rsidRDefault="003E69A0" w:rsidP="003E69A0">
            <w:pPr>
              <w:pStyle w:val="TabelleVorgabeTeilC"/>
            </w:pPr>
            <w:r w:rsidRPr="004534D5">
              <w:t>PLZ / Ort:</w:t>
            </w:r>
          </w:p>
        </w:tc>
        <w:tc>
          <w:tcPr>
            <w:tcW w:w="4994" w:type="dxa"/>
            <w:gridSpan w:val="8"/>
            <w:vAlign w:val="bottom"/>
          </w:tcPr>
          <w:p w14:paraId="5F1EDB3E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Text3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4A3CF63A" w14:textId="77777777" w:rsidTr="003E69A0">
        <w:tc>
          <w:tcPr>
            <w:tcW w:w="3507" w:type="dxa"/>
            <w:vAlign w:val="bottom"/>
          </w:tcPr>
          <w:p w14:paraId="1969514F" w14:textId="77777777" w:rsidR="003E69A0" w:rsidRPr="004534D5" w:rsidRDefault="003E69A0" w:rsidP="003E69A0">
            <w:pPr>
              <w:pStyle w:val="TabelleVorgabeTeilC"/>
            </w:pPr>
            <w:r w:rsidRPr="004534D5">
              <w:t>Telefon:</w:t>
            </w:r>
          </w:p>
        </w:tc>
        <w:tc>
          <w:tcPr>
            <w:tcW w:w="1664" w:type="dxa"/>
            <w:gridSpan w:val="3"/>
            <w:vAlign w:val="bottom"/>
          </w:tcPr>
          <w:p w14:paraId="78611452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Text3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1665" w:type="dxa"/>
            <w:gridSpan w:val="3"/>
            <w:vAlign w:val="bottom"/>
          </w:tcPr>
          <w:p w14:paraId="3F5578B6" w14:textId="77777777" w:rsidR="003E69A0" w:rsidRPr="004534D5" w:rsidRDefault="003E69A0" w:rsidP="003E69A0">
            <w:pPr>
              <w:rPr>
                <w:sz w:val="20"/>
              </w:rPr>
            </w:pPr>
            <w:r w:rsidRPr="004534D5">
              <w:rPr>
                <w:sz w:val="20"/>
              </w:rPr>
              <w:t>Telefax:</w:t>
            </w:r>
          </w:p>
        </w:tc>
        <w:tc>
          <w:tcPr>
            <w:tcW w:w="1665" w:type="dxa"/>
            <w:gridSpan w:val="2"/>
            <w:vAlign w:val="bottom"/>
          </w:tcPr>
          <w:p w14:paraId="4D04BFC0" w14:textId="77777777" w:rsidR="003E69A0" w:rsidRPr="004534D5" w:rsidRDefault="003E69A0" w:rsidP="003E69A0">
            <w:pPr>
              <w:rPr>
                <w:color w:val="3333FF"/>
                <w:sz w:val="20"/>
              </w:rPr>
            </w:pPr>
            <w:r w:rsidRPr="004534D5">
              <w:rPr>
                <w:color w:val="3333FF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rPr>
                <w:color w:val="3333FF"/>
                <w:sz w:val="20"/>
              </w:rPr>
              <w:instrText xml:space="preserve"> FORMTEXT </w:instrText>
            </w:r>
            <w:r w:rsidRPr="004534D5">
              <w:rPr>
                <w:color w:val="3333FF"/>
                <w:sz w:val="20"/>
              </w:rPr>
            </w:r>
            <w:r w:rsidRPr="004534D5">
              <w:rPr>
                <w:color w:val="3333FF"/>
                <w:sz w:val="20"/>
              </w:rPr>
              <w:fldChar w:fldCharType="separate"/>
            </w:r>
            <w:r w:rsidRPr="004534D5">
              <w:rPr>
                <w:noProof/>
                <w:color w:val="3333FF"/>
                <w:sz w:val="20"/>
              </w:rPr>
              <w:t> </w:t>
            </w:r>
            <w:r w:rsidRPr="004534D5">
              <w:rPr>
                <w:noProof/>
                <w:color w:val="3333FF"/>
                <w:sz w:val="20"/>
              </w:rPr>
              <w:t> </w:t>
            </w:r>
            <w:r w:rsidRPr="004534D5">
              <w:rPr>
                <w:noProof/>
                <w:color w:val="3333FF"/>
                <w:sz w:val="20"/>
              </w:rPr>
              <w:t> </w:t>
            </w:r>
            <w:r w:rsidRPr="004534D5">
              <w:rPr>
                <w:noProof/>
                <w:color w:val="3333FF"/>
                <w:sz w:val="20"/>
              </w:rPr>
              <w:t> </w:t>
            </w:r>
            <w:r w:rsidRPr="004534D5">
              <w:rPr>
                <w:noProof/>
                <w:color w:val="3333FF"/>
                <w:sz w:val="20"/>
              </w:rPr>
              <w:t> </w:t>
            </w:r>
            <w:r w:rsidRPr="004534D5">
              <w:rPr>
                <w:color w:val="3333FF"/>
                <w:sz w:val="20"/>
              </w:rPr>
              <w:fldChar w:fldCharType="end"/>
            </w:r>
          </w:p>
        </w:tc>
      </w:tr>
      <w:tr w:rsidR="003E69A0" w:rsidRPr="00A22750" w14:paraId="09A98F19" w14:textId="77777777" w:rsidTr="003E69A0">
        <w:tc>
          <w:tcPr>
            <w:tcW w:w="3507" w:type="dxa"/>
            <w:vAlign w:val="bottom"/>
          </w:tcPr>
          <w:p w14:paraId="1FBEE1DE" w14:textId="77777777" w:rsidR="003E69A0" w:rsidRPr="004534D5" w:rsidRDefault="003E69A0" w:rsidP="003E69A0">
            <w:pPr>
              <w:pStyle w:val="TabelleVorgabeTeilC"/>
            </w:pPr>
            <w:r w:rsidRPr="004534D5">
              <w:t>E-Mail Adresse:</w:t>
            </w:r>
          </w:p>
        </w:tc>
        <w:tc>
          <w:tcPr>
            <w:tcW w:w="4994" w:type="dxa"/>
            <w:gridSpan w:val="8"/>
            <w:vAlign w:val="bottom"/>
          </w:tcPr>
          <w:p w14:paraId="78EBD078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Text6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443C8966" w14:textId="77777777" w:rsidTr="003E69A0">
        <w:tc>
          <w:tcPr>
            <w:tcW w:w="3507" w:type="dxa"/>
          </w:tcPr>
          <w:p w14:paraId="48E35D2A" w14:textId="77777777" w:rsidR="003E69A0" w:rsidRPr="004534D5" w:rsidRDefault="003E69A0" w:rsidP="003E69A0">
            <w:pPr>
              <w:pStyle w:val="TabelleVorgabeTeilC"/>
            </w:pPr>
            <w:r w:rsidRPr="004534D5">
              <w:t>Kontaktperson:</w:t>
            </w:r>
          </w:p>
        </w:tc>
        <w:tc>
          <w:tcPr>
            <w:tcW w:w="4994" w:type="dxa"/>
            <w:gridSpan w:val="8"/>
          </w:tcPr>
          <w:p w14:paraId="5579FF1B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Text6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7FEAB8DE" w14:textId="77777777" w:rsidTr="003E69A0">
        <w:tc>
          <w:tcPr>
            <w:tcW w:w="3507" w:type="dxa"/>
          </w:tcPr>
          <w:p w14:paraId="616FD8AE" w14:textId="77777777" w:rsidR="003E69A0" w:rsidRPr="004534D5" w:rsidRDefault="003E69A0" w:rsidP="003E69A0">
            <w:pPr>
              <w:pStyle w:val="TabelleVorgabeTeilC"/>
            </w:pPr>
            <w:r w:rsidRPr="004534D5">
              <w:t xml:space="preserve">Gründungsjahr: </w:t>
            </w:r>
          </w:p>
        </w:tc>
        <w:tc>
          <w:tcPr>
            <w:tcW w:w="4994" w:type="dxa"/>
            <w:gridSpan w:val="8"/>
          </w:tcPr>
          <w:p w14:paraId="1AD8881E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A22750" w14:paraId="54FFD28A" w14:textId="77777777" w:rsidTr="003E69A0">
        <w:tc>
          <w:tcPr>
            <w:tcW w:w="3507" w:type="dxa"/>
          </w:tcPr>
          <w:p w14:paraId="6AC311E9" w14:textId="77777777" w:rsidR="003E69A0" w:rsidRPr="004534D5" w:rsidRDefault="003E69A0" w:rsidP="003E69A0">
            <w:pPr>
              <w:pStyle w:val="TabelleVorgabeTeilC"/>
            </w:pPr>
            <w:r w:rsidRPr="004534D5">
              <w:t>Anzahl beschäftigte Mitarbeitende:</w:t>
            </w:r>
          </w:p>
        </w:tc>
        <w:tc>
          <w:tcPr>
            <w:tcW w:w="819" w:type="dxa"/>
          </w:tcPr>
          <w:p w14:paraId="5892FBD3" w14:textId="77777777" w:rsidR="003E69A0" w:rsidRPr="004534D5" w:rsidRDefault="003E69A0" w:rsidP="003E69A0">
            <w:pPr>
              <w:pStyle w:val="TabelleVorgabeTeilC"/>
            </w:pPr>
            <w:r w:rsidRPr="004534D5">
              <w:t>Männer</w:t>
            </w:r>
          </w:p>
        </w:tc>
        <w:tc>
          <w:tcPr>
            <w:tcW w:w="800" w:type="dxa"/>
          </w:tcPr>
          <w:p w14:paraId="19D3A1E0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811" w:type="dxa"/>
            <w:gridSpan w:val="2"/>
          </w:tcPr>
          <w:p w14:paraId="66F5C825" w14:textId="77777777" w:rsidR="003E69A0" w:rsidRPr="004534D5" w:rsidRDefault="003E69A0" w:rsidP="003E69A0">
            <w:pPr>
              <w:pStyle w:val="Standard1"/>
              <w:ind w:left="0"/>
              <w:rPr>
                <w:sz w:val="20"/>
              </w:rPr>
            </w:pPr>
            <w:r w:rsidRPr="004534D5">
              <w:rPr>
                <w:sz w:val="20"/>
              </w:rPr>
              <w:t>Frauen</w:t>
            </w:r>
          </w:p>
        </w:tc>
        <w:tc>
          <w:tcPr>
            <w:tcW w:w="800" w:type="dxa"/>
          </w:tcPr>
          <w:p w14:paraId="7E0C0F00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963" w:type="dxa"/>
            <w:gridSpan w:val="2"/>
          </w:tcPr>
          <w:p w14:paraId="2FA871DB" w14:textId="77777777" w:rsidR="003E69A0" w:rsidRPr="004534D5" w:rsidRDefault="003E69A0" w:rsidP="003E69A0">
            <w:pPr>
              <w:pStyle w:val="Standard1"/>
              <w:ind w:left="0"/>
              <w:rPr>
                <w:sz w:val="20"/>
              </w:rPr>
            </w:pPr>
            <w:r w:rsidRPr="004534D5">
              <w:rPr>
                <w:sz w:val="20"/>
              </w:rPr>
              <w:t>Lehrlinge</w:t>
            </w:r>
          </w:p>
        </w:tc>
        <w:tc>
          <w:tcPr>
            <w:tcW w:w="801" w:type="dxa"/>
          </w:tcPr>
          <w:p w14:paraId="6C24A5F6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</w:tbl>
    <w:p w14:paraId="753CE1DB" w14:textId="77777777" w:rsidR="003E69A0" w:rsidRPr="00A22750" w:rsidRDefault="003E69A0" w:rsidP="003E69A0">
      <w:pPr>
        <w:pStyle w:val="berschrift2"/>
      </w:pPr>
      <w:bookmarkStart w:id="30" w:name="_Toc529792044"/>
      <w:bookmarkStart w:id="31" w:name="_Toc14170398"/>
      <w:bookmarkStart w:id="32" w:name="_Toc14867116"/>
      <w:r w:rsidRPr="00A22750">
        <w:t>Rechtsform</w:t>
      </w:r>
      <w:bookmarkEnd w:id="30"/>
      <w:bookmarkEnd w:id="31"/>
      <w:bookmarkEnd w:id="32"/>
    </w:p>
    <w:p w14:paraId="3BB173B6" w14:textId="77777777" w:rsidR="003E69A0" w:rsidRPr="00A22750" w:rsidRDefault="0032589A" w:rsidP="003E69A0">
      <w:pPr>
        <w:pStyle w:val="Standard1"/>
        <w:tabs>
          <w:tab w:val="left" w:pos="1136"/>
          <w:tab w:val="left" w:pos="3692"/>
          <w:tab w:val="left" w:pos="4118"/>
          <w:tab w:val="left" w:pos="6532"/>
          <w:tab w:val="left" w:pos="6958"/>
        </w:tabs>
        <w:rPr>
          <w:sz w:val="18"/>
        </w:rPr>
      </w:pPr>
      <w:sdt>
        <w:sdtPr>
          <w:rPr>
            <w:sz w:val="18"/>
          </w:rPr>
          <w:id w:val="18243130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Einzelunternehmung</w:t>
      </w:r>
      <w:r w:rsidR="003E69A0" w:rsidRPr="00A22750">
        <w:rPr>
          <w:sz w:val="18"/>
        </w:rPr>
        <w:tab/>
      </w:r>
      <w:sdt>
        <w:sdtPr>
          <w:rPr>
            <w:sz w:val="18"/>
          </w:rPr>
          <w:id w:val="1816681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einfache Gesellschaft</w:t>
      </w:r>
      <w:r w:rsidR="003E69A0" w:rsidRPr="00A22750">
        <w:rPr>
          <w:sz w:val="18"/>
        </w:rPr>
        <w:tab/>
      </w:r>
      <w:sdt>
        <w:sdtPr>
          <w:rPr>
            <w:sz w:val="18"/>
          </w:rPr>
          <w:id w:val="-421185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Kollektivgesellschaft</w:t>
      </w:r>
    </w:p>
    <w:p w14:paraId="21B0EF5A" w14:textId="77777777" w:rsidR="003E69A0" w:rsidRPr="00A22750" w:rsidRDefault="0032589A" w:rsidP="003E69A0">
      <w:pPr>
        <w:pStyle w:val="Standard1"/>
        <w:tabs>
          <w:tab w:val="left" w:pos="1136"/>
          <w:tab w:val="left" w:pos="3692"/>
          <w:tab w:val="left" w:pos="4118"/>
          <w:tab w:val="left" w:pos="6532"/>
          <w:tab w:val="left" w:pos="6958"/>
        </w:tabs>
        <w:rPr>
          <w:sz w:val="18"/>
        </w:rPr>
      </w:pPr>
      <w:sdt>
        <w:sdtPr>
          <w:rPr>
            <w:sz w:val="18"/>
          </w:rPr>
          <w:id w:val="-1363284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Kommanditgesellschaft</w:t>
      </w:r>
      <w:r w:rsidR="003E69A0" w:rsidRPr="00A22750">
        <w:rPr>
          <w:sz w:val="18"/>
        </w:rPr>
        <w:tab/>
      </w:r>
      <w:sdt>
        <w:sdtPr>
          <w:rPr>
            <w:sz w:val="18"/>
          </w:rPr>
          <w:id w:val="1820005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Aktiengesellschaft</w:t>
      </w:r>
      <w:r w:rsidR="003E69A0" w:rsidRPr="00A22750">
        <w:rPr>
          <w:sz w:val="18"/>
        </w:rPr>
        <w:tab/>
      </w:r>
      <w:sdt>
        <w:sdtPr>
          <w:rPr>
            <w:sz w:val="18"/>
          </w:rPr>
          <w:id w:val="-1680278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Kommandit AG</w:t>
      </w:r>
    </w:p>
    <w:p w14:paraId="1BDB0832" w14:textId="77777777" w:rsidR="003E69A0" w:rsidRPr="00A22750" w:rsidRDefault="0032589A" w:rsidP="003E69A0">
      <w:pPr>
        <w:pStyle w:val="Standard1"/>
        <w:tabs>
          <w:tab w:val="left" w:pos="1136"/>
          <w:tab w:val="left" w:pos="3692"/>
          <w:tab w:val="left" w:pos="4118"/>
          <w:tab w:val="left" w:pos="6532"/>
          <w:tab w:val="left" w:pos="6958"/>
        </w:tabs>
        <w:rPr>
          <w:sz w:val="18"/>
        </w:rPr>
      </w:pPr>
      <w:sdt>
        <w:sdtPr>
          <w:rPr>
            <w:sz w:val="18"/>
          </w:rPr>
          <w:id w:val="-1800988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GmbH</w:t>
      </w:r>
      <w:r w:rsidR="003E69A0" w:rsidRPr="00A22750">
        <w:rPr>
          <w:sz w:val="18"/>
        </w:rPr>
        <w:tab/>
      </w:r>
      <w:sdt>
        <w:sdtPr>
          <w:rPr>
            <w:sz w:val="18"/>
          </w:rPr>
          <w:id w:val="2084716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9A0"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="003E69A0" w:rsidRPr="00A22750">
        <w:rPr>
          <w:sz w:val="18"/>
        </w:rPr>
        <w:tab/>
        <w:t>Genossenschaft</w:t>
      </w:r>
    </w:p>
    <w:p w14:paraId="3CD617FE" w14:textId="77777777" w:rsidR="003E69A0" w:rsidRPr="00A22750" w:rsidRDefault="003E69A0" w:rsidP="003E69A0">
      <w:pPr>
        <w:pStyle w:val="berschrift2"/>
      </w:pPr>
      <w:bookmarkStart w:id="33" w:name="_Toc529792045"/>
      <w:bookmarkStart w:id="34" w:name="_Toc14170399"/>
      <w:bookmarkStart w:id="35" w:name="_Toc14867117"/>
      <w:r w:rsidRPr="00A22750">
        <w:t>Versicherungen</w:t>
      </w:r>
      <w:bookmarkEnd w:id="33"/>
      <w:bookmarkEnd w:id="34"/>
      <w:bookmarkEnd w:id="35"/>
    </w:p>
    <w:p w14:paraId="7C633D17" w14:textId="77777777" w:rsidR="003E69A0" w:rsidRPr="00A22750" w:rsidRDefault="003E69A0" w:rsidP="003E69A0">
      <w:pPr>
        <w:pStyle w:val="Standard1"/>
        <w:rPr>
          <w:sz w:val="18"/>
        </w:rPr>
      </w:pPr>
      <w:r w:rsidRPr="00A22750">
        <w:rPr>
          <w:sz w:val="18"/>
        </w:rPr>
        <w:t>Der Anbieter erklärt, durch eine Haftpflichtversicherung ausreichend geschützt zu sein. Es sind dies für</w:t>
      </w:r>
    </w:p>
    <w:p w14:paraId="062BA90C" w14:textId="77777777" w:rsidR="003E69A0" w:rsidRPr="00A22750" w:rsidRDefault="003E69A0" w:rsidP="003E69A0">
      <w:pPr>
        <w:pStyle w:val="Standard1"/>
        <w:rPr>
          <w:sz w:val="18"/>
        </w:rPr>
      </w:pPr>
    </w:p>
    <w:tbl>
      <w:tblPr>
        <w:tblW w:w="0" w:type="auto"/>
        <w:tblInd w:w="709" w:type="dxa"/>
        <w:tblBorders>
          <w:bottom w:val="single" w:sz="4" w:space="0" w:color="auto"/>
          <w:insideH w:val="single" w:sz="4" w:space="0" w:color="auto"/>
        </w:tblBorders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8"/>
        <w:gridCol w:w="1537"/>
        <w:gridCol w:w="1102"/>
        <w:gridCol w:w="1133"/>
        <w:gridCol w:w="1731"/>
      </w:tblGrid>
      <w:tr w:rsidR="003E69A0" w:rsidRPr="00A22750" w14:paraId="12B1DEEC" w14:textId="77777777" w:rsidTr="003E69A0">
        <w:tc>
          <w:tcPr>
            <w:tcW w:w="2911" w:type="dxa"/>
          </w:tcPr>
          <w:p w14:paraId="5400F76B" w14:textId="77777777" w:rsidR="003E69A0" w:rsidRPr="00A80B0F" w:rsidRDefault="003E69A0" w:rsidP="003E69A0">
            <w:pPr>
              <w:pStyle w:val="TabelleVorgabeTeilC"/>
            </w:pPr>
            <w:r w:rsidRPr="00A80B0F">
              <w:t>Personenschäden</w:t>
            </w:r>
          </w:p>
        </w:tc>
        <w:tc>
          <w:tcPr>
            <w:tcW w:w="1562" w:type="dxa"/>
          </w:tcPr>
          <w:p w14:paraId="44209757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>pro Ereignis</w:t>
            </w:r>
          </w:p>
        </w:tc>
        <w:tc>
          <w:tcPr>
            <w:tcW w:w="2272" w:type="dxa"/>
            <w:gridSpan w:val="2"/>
          </w:tcPr>
          <w:p w14:paraId="315ACBC8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 xml:space="preserve">Fr. </w:t>
            </w:r>
            <w:r w:rsidRPr="00A80B0F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</w:rPr>
            </w:r>
            <w:r w:rsidRPr="00A80B0F">
              <w:rPr>
                <w:color w:val="3333FF"/>
                <w:sz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</w:rPr>
              <w:t> </w:t>
            </w:r>
            <w:r w:rsidRPr="00A80B0F">
              <w:rPr>
                <w:noProof/>
                <w:color w:val="3333FF"/>
                <w:sz w:val="20"/>
              </w:rPr>
              <w:t> </w:t>
            </w:r>
            <w:r w:rsidRPr="00A80B0F">
              <w:rPr>
                <w:noProof/>
                <w:color w:val="3333FF"/>
                <w:sz w:val="20"/>
              </w:rPr>
              <w:t> </w:t>
            </w:r>
            <w:r w:rsidRPr="00A80B0F">
              <w:rPr>
                <w:noProof/>
                <w:color w:val="3333FF"/>
                <w:sz w:val="20"/>
              </w:rPr>
              <w:t> </w:t>
            </w:r>
            <w:r w:rsidRPr="00A80B0F">
              <w:rPr>
                <w:noProof/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fldChar w:fldCharType="end"/>
            </w:r>
          </w:p>
        </w:tc>
        <w:tc>
          <w:tcPr>
            <w:tcW w:w="1756" w:type="dxa"/>
          </w:tcPr>
          <w:p w14:paraId="03489612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</w:tr>
      <w:tr w:rsidR="003E69A0" w:rsidRPr="00A22750" w14:paraId="07916579" w14:textId="77777777" w:rsidTr="003E69A0">
        <w:tc>
          <w:tcPr>
            <w:tcW w:w="2911" w:type="dxa"/>
          </w:tcPr>
          <w:p w14:paraId="4CC1C7EC" w14:textId="77777777" w:rsidR="003E69A0" w:rsidRPr="00A80B0F" w:rsidRDefault="003E69A0" w:rsidP="003E69A0">
            <w:pPr>
              <w:pStyle w:val="TabelleVorgabeTeilC"/>
            </w:pPr>
            <w:r w:rsidRPr="00A80B0F">
              <w:t>Sachschäden</w:t>
            </w:r>
          </w:p>
        </w:tc>
        <w:tc>
          <w:tcPr>
            <w:tcW w:w="1562" w:type="dxa"/>
          </w:tcPr>
          <w:p w14:paraId="411F7E74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>pro Ereignis</w:t>
            </w:r>
          </w:p>
        </w:tc>
        <w:tc>
          <w:tcPr>
            <w:tcW w:w="2272" w:type="dxa"/>
            <w:gridSpan w:val="2"/>
          </w:tcPr>
          <w:p w14:paraId="7042FA2F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>
              <w:rPr>
                <w:sz w:val="20"/>
              </w:rPr>
              <w:t>Fr.</w:t>
            </w:r>
            <w:r w:rsidRPr="00A80B0F">
              <w:rPr>
                <w:sz w:val="20"/>
              </w:rPr>
              <w:t xml:space="preserve"> </w:t>
            </w:r>
            <w:r w:rsidRPr="00A80B0F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</w:rPr>
            </w:r>
            <w:r w:rsidRPr="00A80B0F">
              <w:rPr>
                <w:color w:val="3333FF"/>
                <w:sz w:val="20"/>
              </w:rPr>
              <w:fldChar w:fldCharType="separate"/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fldChar w:fldCharType="end"/>
            </w:r>
          </w:p>
        </w:tc>
        <w:tc>
          <w:tcPr>
            <w:tcW w:w="1756" w:type="dxa"/>
          </w:tcPr>
          <w:p w14:paraId="5484D94E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</w:tr>
      <w:tr w:rsidR="003E69A0" w:rsidRPr="00A22750" w14:paraId="6E407BB2" w14:textId="77777777" w:rsidTr="003E69A0">
        <w:tc>
          <w:tcPr>
            <w:tcW w:w="2911" w:type="dxa"/>
          </w:tcPr>
          <w:p w14:paraId="6FEE8827" w14:textId="77777777" w:rsidR="003E69A0" w:rsidRPr="00A80B0F" w:rsidRDefault="003E69A0" w:rsidP="003E69A0">
            <w:pPr>
              <w:pStyle w:val="TabelleVorgabeTeilC"/>
            </w:pPr>
            <w:r w:rsidRPr="00A80B0F">
              <w:t xml:space="preserve">Versicherungsgesellschaft </w:t>
            </w:r>
          </w:p>
        </w:tc>
        <w:tc>
          <w:tcPr>
            <w:tcW w:w="2687" w:type="dxa"/>
            <w:gridSpan w:val="2"/>
          </w:tcPr>
          <w:p w14:paraId="2CEA3F06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A80B0F">
              <w:rPr>
                <w:color w:val="3333FF"/>
                <w:sz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</w:rPr>
            </w:r>
            <w:r w:rsidRPr="00A80B0F">
              <w:rPr>
                <w:color w:val="3333FF"/>
                <w:sz w:val="20"/>
              </w:rPr>
              <w:fldChar w:fldCharType="separate"/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fldChar w:fldCharType="end"/>
            </w:r>
          </w:p>
        </w:tc>
        <w:tc>
          <w:tcPr>
            <w:tcW w:w="1147" w:type="dxa"/>
          </w:tcPr>
          <w:p w14:paraId="31809096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>Police Nr.</w:t>
            </w:r>
          </w:p>
        </w:tc>
        <w:tc>
          <w:tcPr>
            <w:tcW w:w="1756" w:type="dxa"/>
          </w:tcPr>
          <w:p w14:paraId="2C37A84E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80B0F">
              <w:rPr>
                <w:color w:val="3333FF"/>
                <w:sz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</w:rPr>
            </w:r>
            <w:r w:rsidRPr="00A80B0F">
              <w:rPr>
                <w:color w:val="3333FF"/>
                <w:sz w:val="20"/>
              </w:rPr>
              <w:fldChar w:fldCharType="separate"/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fldChar w:fldCharType="end"/>
            </w:r>
          </w:p>
        </w:tc>
      </w:tr>
      <w:tr w:rsidR="003E69A0" w:rsidRPr="00A22750" w14:paraId="50D48D23" w14:textId="77777777" w:rsidTr="003E69A0">
        <w:tc>
          <w:tcPr>
            <w:tcW w:w="2911" w:type="dxa"/>
          </w:tcPr>
          <w:p w14:paraId="3AD640D1" w14:textId="77777777" w:rsidR="003E69A0" w:rsidRPr="00A80B0F" w:rsidRDefault="003E69A0" w:rsidP="003E69A0">
            <w:pPr>
              <w:pStyle w:val="TabelleVorgabeTeilC"/>
            </w:pPr>
            <w:r w:rsidRPr="00A80B0F">
              <w:t>Vermögens- und Drittschäden</w:t>
            </w:r>
          </w:p>
        </w:tc>
        <w:tc>
          <w:tcPr>
            <w:tcW w:w="1562" w:type="dxa"/>
          </w:tcPr>
          <w:p w14:paraId="48817428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>pro Ereignis</w:t>
            </w:r>
          </w:p>
        </w:tc>
        <w:tc>
          <w:tcPr>
            <w:tcW w:w="2272" w:type="dxa"/>
            <w:gridSpan w:val="2"/>
          </w:tcPr>
          <w:p w14:paraId="29520164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 w:rsidRPr="00A80B0F">
              <w:rPr>
                <w:sz w:val="20"/>
              </w:rPr>
              <w:t xml:space="preserve">Fr. </w:t>
            </w:r>
            <w:r w:rsidRPr="00A80B0F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</w:rPr>
            </w:r>
            <w:r w:rsidRPr="00A80B0F">
              <w:rPr>
                <w:color w:val="3333FF"/>
                <w:sz w:val="20"/>
              </w:rPr>
              <w:fldChar w:fldCharType="separate"/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t> </w:t>
            </w:r>
            <w:r w:rsidRPr="00A80B0F">
              <w:rPr>
                <w:color w:val="3333FF"/>
                <w:sz w:val="20"/>
              </w:rPr>
              <w:fldChar w:fldCharType="end"/>
            </w:r>
          </w:p>
        </w:tc>
        <w:tc>
          <w:tcPr>
            <w:tcW w:w="1756" w:type="dxa"/>
          </w:tcPr>
          <w:p w14:paraId="4A0C3185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</w:tr>
    </w:tbl>
    <w:p w14:paraId="05375F0B" w14:textId="77777777" w:rsidR="003E69A0" w:rsidRPr="00A22750" w:rsidRDefault="003E69A0" w:rsidP="003E69A0">
      <w:pPr>
        <w:pStyle w:val="berschrift2"/>
      </w:pPr>
      <w:bookmarkStart w:id="36" w:name="_Toc529792046"/>
      <w:bookmarkStart w:id="37" w:name="_Toc14170400"/>
      <w:bookmarkStart w:id="38" w:name="_Toc14867118"/>
      <w:r w:rsidRPr="00A22750">
        <w:t>Verpflichtung</w:t>
      </w:r>
      <w:bookmarkEnd w:id="36"/>
      <w:bookmarkEnd w:id="37"/>
      <w:bookmarkEnd w:id="38"/>
    </w:p>
    <w:p w14:paraId="3845EEFB" w14:textId="77777777" w:rsidR="003E69A0" w:rsidRPr="00A22750" w:rsidRDefault="003E69A0" w:rsidP="003E69A0">
      <w:pPr>
        <w:pStyle w:val="Standard1"/>
        <w:tabs>
          <w:tab w:val="clear" w:pos="9070"/>
          <w:tab w:val="center" w:pos="7938"/>
          <w:tab w:val="center" w:pos="8804"/>
        </w:tabs>
        <w:jc w:val="left"/>
        <w:rPr>
          <w:sz w:val="18"/>
        </w:rPr>
      </w:pPr>
      <w:r w:rsidRPr="00A22750">
        <w:rPr>
          <w:sz w:val="18"/>
        </w:rPr>
        <w:t>Zahlen Sie für gleichwertige Arbeit dieselben Löhne für Mann und Frau?</w:t>
      </w:r>
      <w:r w:rsidRPr="00A22750">
        <w:rPr>
          <w:sz w:val="18"/>
        </w:rPr>
        <w:tab/>
      </w:r>
      <w:r>
        <w:rPr>
          <w:sz w:val="18"/>
        </w:rPr>
        <w:t xml:space="preserve">Ja </w:t>
      </w:r>
      <w:sdt>
        <w:sdtPr>
          <w:rPr>
            <w:sz w:val="18"/>
          </w:rPr>
          <w:id w:val="764351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18"/>
            </w:rPr>
            <w:t>☐</w:t>
          </w:r>
        </w:sdtContent>
      </w:sdt>
      <w:r w:rsidRPr="00A22750">
        <w:rPr>
          <w:sz w:val="18"/>
        </w:rPr>
        <w:tab/>
      </w:r>
      <w:r>
        <w:rPr>
          <w:sz w:val="18"/>
        </w:rPr>
        <w:t xml:space="preserve">Nein </w:t>
      </w:r>
      <w:sdt>
        <w:sdtPr>
          <w:rPr>
            <w:sz w:val="18"/>
          </w:rPr>
          <w:id w:val="-625158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18"/>
            </w:rPr>
            <w:t>☐</w:t>
          </w:r>
        </w:sdtContent>
      </w:sdt>
    </w:p>
    <w:p w14:paraId="6DEDDFAF" w14:textId="77777777" w:rsidR="003E69A0" w:rsidRPr="00A22750" w:rsidRDefault="003E69A0" w:rsidP="003E69A0">
      <w:pPr>
        <w:pStyle w:val="berschrift2"/>
      </w:pPr>
      <w:bookmarkStart w:id="39" w:name="_Toc529792047"/>
      <w:bookmarkStart w:id="40" w:name="_Toc14170401"/>
      <w:bookmarkStart w:id="41" w:name="_Toc14867119"/>
      <w:r w:rsidRPr="00A22750">
        <w:t>Dieser Selbstdeklaration sind beizulegen</w:t>
      </w:r>
      <w:bookmarkEnd w:id="39"/>
      <w:bookmarkEnd w:id="40"/>
      <w:bookmarkEnd w:id="41"/>
    </w:p>
    <w:p w14:paraId="59AB27DF" w14:textId="77777777" w:rsidR="003E69A0" w:rsidRPr="00A22750" w:rsidRDefault="003E69A0" w:rsidP="003E69A0">
      <w:pPr>
        <w:pStyle w:val="Standard1"/>
        <w:numPr>
          <w:ilvl w:val="0"/>
          <w:numId w:val="5"/>
        </w:numPr>
        <w:rPr>
          <w:sz w:val="18"/>
        </w:rPr>
      </w:pPr>
      <w:r w:rsidRPr="00A22750">
        <w:rPr>
          <w:sz w:val="18"/>
        </w:rPr>
        <w:t>Bestätigung der Steuerbehörden über die fristgerechte Bezahlung der Steuern (MWST, Staats-, Gemeinde- und Bundessteuern)</w:t>
      </w:r>
    </w:p>
    <w:p w14:paraId="1625740D" w14:textId="77777777" w:rsidR="003E69A0" w:rsidRPr="00A22750" w:rsidRDefault="003E69A0" w:rsidP="003E69A0">
      <w:pPr>
        <w:pStyle w:val="Standard1"/>
        <w:numPr>
          <w:ilvl w:val="0"/>
          <w:numId w:val="5"/>
        </w:numPr>
        <w:rPr>
          <w:sz w:val="18"/>
        </w:rPr>
      </w:pPr>
      <w:r w:rsidRPr="00A22750">
        <w:rPr>
          <w:sz w:val="18"/>
        </w:rPr>
        <w:t>Bestätigung der Ausgleichskassen über die fristgerechte Bezahlung der Beträge an AHV / IV / EO, ALV, SUVA, Krankenkasse, Vor- / Fürsorgeeinrichtungen sowie Pensionskassen</w:t>
      </w:r>
    </w:p>
    <w:p w14:paraId="35E1C8A0" w14:textId="77777777" w:rsidR="003E69A0" w:rsidRDefault="003E69A0" w:rsidP="003E69A0">
      <w:pPr>
        <w:pStyle w:val="Standard1"/>
        <w:numPr>
          <w:ilvl w:val="0"/>
          <w:numId w:val="5"/>
        </w:numPr>
        <w:rPr>
          <w:sz w:val="18"/>
        </w:rPr>
      </w:pPr>
      <w:r w:rsidRPr="00A22750">
        <w:rPr>
          <w:sz w:val="18"/>
        </w:rPr>
        <w:t>Bestätigung der Konkursbehörden über das (Nicht-)Vorhandensein von Betreibungen und den Stand allfälliger Konkursverfahren</w:t>
      </w:r>
    </w:p>
    <w:p w14:paraId="31DA7AEB" w14:textId="77777777" w:rsidR="003E69A0" w:rsidRDefault="003E69A0" w:rsidP="003E69A0">
      <w:pPr>
        <w:pStyle w:val="Standard1"/>
        <w:numPr>
          <w:ilvl w:val="0"/>
          <w:numId w:val="5"/>
        </w:numPr>
        <w:rPr>
          <w:sz w:val="18"/>
        </w:rPr>
      </w:pPr>
      <w:r>
        <w:rPr>
          <w:sz w:val="18"/>
        </w:rPr>
        <w:t>Beglaubigter Handelsregisterauszug</w:t>
      </w:r>
    </w:p>
    <w:p w14:paraId="25AA4637" w14:textId="77777777" w:rsidR="003E69A0" w:rsidRPr="00A22750" w:rsidRDefault="003E69A0" w:rsidP="003E69A0">
      <w:pPr>
        <w:pStyle w:val="Standard1"/>
        <w:numPr>
          <w:ilvl w:val="0"/>
          <w:numId w:val="5"/>
        </w:numPr>
        <w:rPr>
          <w:sz w:val="18"/>
        </w:rPr>
      </w:pPr>
      <w:r>
        <w:rPr>
          <w:sz w:val="18"/>
        </w:rPr>
        <w:t>unterschriebene Erklärung des Anbieters betreffend Einhaltung der Arbeitsbedingungen (Teil A, Beilage 2 Anhang 1 zum Entwurf Vertrag)</w:t>
      </w:r>
    </w:p>
    <w:p w14:paraId="10547257" w14:textId="77777777" w:rsidR="003E69A0" w:rsidRPr="00BF5F45" w:rsidRDefault="003E69A0" w:rsidP="003E69A0">
      <w:pPr>
        <w:pStyle w:val="Standard1"/>
        <w:rPr>
          <w:sz w:val="16"/>
          <w:szCs w:val="16"/>
        </w:rPr>
      </w:pPr>
    </w:p>
    <w:p w14:paraId="12B33C97" w14:textId="77777777" w:rsidR="003E69A0" w:rsidRDefault="003E69A0" w:rsidP="003E69A0">
      <w:pPr>
        <w:pStyle w:val="Standard1"/>
        <w:rPr>
          <w:sz w:val="18"/>
        </w:rPr>
      </w:pPr>
      <w:r>
        <w:rPr>
          <w:sz w:val="18"/>
        </w:rPr>
        <w:t>Diese Bestätigungen dürfen nicht älter als ein Jahr sein.</w:t>
      </w:r>
    </w:p>
    <w:p w14:paraId="01281D30" w14:textId="77777777" w:rsidR="003E69A0" w:rsidRPr="00BF5F45" w:rsidRDefault="003E69A0" w:rsidP="003E69A0">
      <w:pPr>
        <w:pStyle w:val="Standard1"/>
        <w:rPr>
          <w:sz w:val="16"/>
          <w:szCs w:val="16"/>
        </w:rPr>
      </w:pPr>
    </w:p>
    <w:p w14:paraId="7AF473FB" w14:textId="77777777" w:rsidR="003E69A0" w:rsidRDefault="003E69A0" w:rsidP="003E69A0">
      <w:pPr>
        <w:pStyle w:val="Standard1"/>
        <w:rPr>
          <w:sz w:val="18"/>
        </w:rPr>
      </w:pPr>
      <w:r w:rsidRPr="00A22750">
        <w:rPr>
          <w:sz w:val="18"/>
        </w:rPr>
        <w:t xml:space="preserve">Unwahre oder unvollständige Angaben, </w:t>
      </w:r>
      <w:r>
        <w:rPr>
          <w:sz w:val="18"/>
        </w:rPr>
        <w:t xml:space="preserve">nicht bezahlte Steuern und Sozialabgaben </w:t>
      </w:r>
      <w:r w:rsidRPr="00A22750">
        <w:rPr>
          <w:sz w:val="18"/>
        </w:rPr>
        <w:t>sowie ungesetzliche Arbeitsbedingungen etc. führen zum Ausschluss von der Teilnahme an der Ausschreibung.</w:t>
      </w:r>
    </w:p>
    <w:p w14:paraId="0F125135" w14:textId="77777777" w:rsidR="003E69A0" w:rsidRDefault="003E69A0" w:rsidP="003E69A0">
      <w:pPr>
        <w:pStyle w:val="Standard1"/>
        <w:rPr>
          <w:sz w:val="18"/>
        </w:rPr>
      </w:pPr>
    </w:p>
    <w:p w14:paraId="4CC2285C" w14:textId="77777777" w:rsidR="003E69A0" w:rsidRDefault="003E69A0" w:rsidP="003E69A0">
      <w:pPr>
        <w:pStyle w:val="Standard1"/>
        <w:rPr>
          <w:sz w:val="18"/>
        </w:rPr>
      </w:pPr>
      <w:r>
        <w:rPr>
          <w:sz w:val="18"/>
        </w:rPr>
        <w:t>Mit der rechtsgültigen Unterzeichnung dieser Selbstdeklaration willigt der Anbieter ein, allfällige Überprüfung seiner Referenzangaben durch die Beschaffungsstelle ausführen zu lassen.</w:t>
      </w:r>
    </w:p>
    <w:p w14:paraId="4F931D8C" w14:textId="77777777" w:rsidR="003E69A0" w:rsidRDefault="003E69A0" w:rsidP="003E69A0">
      <w:pPr>
        <w:pStyle w:val="Standard1"/>
        <w:rPr>
          <w:sz w:val="18"/>
        </w:rPr>
      </w:pPr>
    </w:p>
    <w:tbl>
      <w:tblPr>
        <w:tblW w:w="0" w:type="auto"/>
        <w:tblInd w:w="70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4"/>
        <w:gridCol w:w="280"/>
        <w:gridCol w:w="1960"/>
        <w:gridCol w:w="281"/>
        <w:gridCol w:w="2846"/>
      </w:tblGrid>
      <w:tr w:rsidR="003E69A0" w:rsidRPr="00A22750" w14:paraId="66525585" w14:textId="77777777" w:rsidTr="003E69A0">
        <w:trPr>
          <w:cantSplit/>
          <w:trHeight w:val="567"/>
        </w:trPr>
        <w:tc>
          <w:tcPr>
            <w:tcW w:w="3047" w:type="dxa"/>
            <w:tcBorders>
              <w:bottom w:val="single" w:sz="4" w:space="0" w:color="auto"/>
            </w:tcBorders>
          </w:tcPr>
          <w:p w14:paraId="59E172AD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>
              <w:rPr>
                <w:b/>
                <w:sz w:val="20"/>
              </w:rPr>
              <w:t>Firma Nr. 2</w:t>
            </w:r>
            <w:r w:rsidRPr="00A80B0F">
              <w:rPr>
                <w:b/>
                <w:sz w:val="20"/>
              </w:rPr>
              <w:t>:</w:t>
            </w:r>
          </w:p>
        </w:tc>
        <w:tc>
          <w:tcPr>
            <w:tcW w:w="283" w:type="dxa"/>
          </w:tcPr>
          <w:p w14:paraId="38F9497D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4E8516CD" w14:textId="77777777" w:rsidR="003E69A0" w:rsidRPr="00A80B0F" w:rsidRDefault="003E69A0" w:rsidP="003E69A0">
            <w:pPr>
              <w:pStyle w:val="Standard1"/>
              <w:ind w:left="0"/>
              <w:rPr>
                <w:color w:val="3333FF"/>
                <w:sz w:val="20"/>
              </w:rPr>
            </w:pPr>
          </w:p>
        </w:tc>
        <w:tc>
          <w:tcPr>
            <w:tcW w:w="284" w:type="dxa"/>
          </w:tcPr>
          <w:p w14:paraId="62C8A0DE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2892" w:type="dxa"/>
            <w:tcBorders>
              <w:bottom w:val="single" w:sz="4" w:space="0" w:color="auto"/>
            </w:tcBorders>
          </w:tcPr>
          <w:p w14:paraId="45D06227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</w:tr>
      <w:tr w:rsidR="003E69A0" w:rsidRPr="008A6A23" w14:paraId="2BF37F10" w14:textId="77777777" w:rsidTr="003E69A0">
        <w:trPr>
          <w:cantSplit/>
          <w:trHeight w:val="84"/>
        </w:trPr>
        <w:tc>
          <w:tcPr>
            <w:tcW w:w="3047" w:type="dxa"/>
            <w:tcBorders>
              <w:top w:val="single" w:sz="4" w:space="0" w:color="auto"/>
            </w:tcBorders>
          </w:tcPr>
          <w:p w14:paraId="7FA7C9F8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Firmenstempel</w:t>
            </w:r>
          </w:p>
        </w:tc>
        <w:tc>
          <w:tcPr>
            <w:tcW w:w="283" w:type="dxa"/>
          </w:tcPr>
          <w:p w14:paraId="62FC3C8E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01AC1165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Ort / Datum</w:t>
            </w:r>
          </w:p>
        </w:tc>
        <w:tc>
          <w:tcPr>
            <w:tcW w:w="284" w:type="dxa"/>
          </w:tcPr>
          <w:p w14:paraId="41240231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single" w:sz="4" w:space="0" w:color="auto"/>
            </w:tcBorders>
          </w:tcPr>
          <w:p w14:paraId="1D74FBFB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rechtsgültige </w:t>
            </w:r>
            <w:r w:rsidRPr="008A6A23">
              <w:rPr>
                <w:sz w:val="16"/>
                <w:szCs w:val="16"/>
              </w:rPr>
              <w:t>Unterschrift</w:t>
            </w:r>
            <w:r>
              <w:rPr>
                <w:sz w:val="16"/>
                <w:szCs w:val="16"/>
              </w:rPr>
              <w:t>(en)</w:t>
            </w:r>
          </w:p>
        </w:tc>
      </w:tr>
    </w:tbl>
    <w:p w14:paraId="375E491A" w14:textId="77777777" w:rsidR="00E33042" w:rsidRDefault="00E33042" w:rsidP="00E33042">
      <w:pPr>
        <w:pStyle w:val="Standard1"/>
        <w:rPr>
          <w:sz w:val="28"/>
        </w:rPr>
      </w:pPr>
      <w:r>
        <w:br w:type="page"/>
      </w:r>
    </w:p>
    <w:bookmarkStart w:id="42" w:name="_Toc14867120"/>
    <w:p w14:paraId="37273E71" w14:textId="77777777" w:rsidR="00EF1FF5" w:rsidRPr="00A22750" w:rsidRDefault="00740104">
      <w:pPr>
        <w:pStyle w:val="berschrift1"/>
        <w:rPr>
          <w:noProof w:val="0"/>
        </w:rPr>
      </w:pPr>
      <w:r>
        <w:rPr>
          <w:lang w:eastAsia="de-CH"/>
        </w:rPr>
        <w:lastRenderedPageBreak/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6C8C5CC" wp14:editId="6F5913F3">
                <wp:simplePos x="0" y="0"/>
                <wp:positionH relativeFrom="column">
                  <wp:posOffset>4328795</wp:posOffset>
                </wp:positionH>
                <wp:positionV relativeFrom="paragraph">
                  <wp:posOffset>-269875</wp:posOffset>
                </wp:positionV>
                <wp:extent cx="1439545" cy="447675"/>
                <wp:effectExtent l="0" t="0" r="8255" b="952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86994A" w14:textId="77777777" w:rsidR="00CC4281" w:rsidRPr="00C87C73" w:rsidRDefault="00CC4281" w:rsidP="008F6C0A">
                            <w:pPr>
                              <w:spacing w:before="4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87C73">
                              <w:rPr>
                                <w:sz w:val="40"/>
                                <w:szCs w:val="40"/>
                              </w:rPr>
                              <w:t xml:space="preserve">Register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8C5CC" id="Text Box 8" o:spid="_x0000_s1028" type="#_x0000_t202" style="position:absolute;left:0;text-align:left;margin-left:340.85pt;margin-top:-21.25pt;width:113.35pt;height:35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">
                <v:textbox>
                  <w:txbxContent>
                    <w:p w14:paraId="5586994A" w14:textId="77777777" w:rsidR="00CC4281" w:rsidRPr="00C87C73" w:rsidRDefault="00CC4281" w:rsidP="008F6C0A">
                      <w:pPr>
                        <w:spacing w:before="4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87C73">
                        <w:rPr>
                          <w:sz w:val="40"/>
                          <w:szCs w:val="40"/>
                        </w:rPr>
                        <w:t xml:space="preserve">Register </w:t>
                      </w:r>
                      <w:r>
                        <w:rPr>
                          <w:sz w:val="40"/>
                          <w:szCs w:val="4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EF1FF5" w:rsidRPr="00A22750">
        <w:rPr>
          <w:noProof w:val="0"/>
        </w:rPr>
        <w:t>Eignungskriterien</w:t>
      </w:r>
      <w:bookmarkEnd w:id="8"/>
      <w:bookmarkEnd w:id="9"/>
      <w:bookmarkEnd w:id="42"/>
    </w:p>
    <w:p w14:paraId="77934047" w14:textId="77777777" w:rsidR="003E69A0" w:rsidRPr="00A22750" w:rsidRDefault="004E5520" w:rsidP="003E69A0">
      <w:pPr>
        <w:pStyle w:val="berschrift2"/>
      </w:pPr>
      <w:bookmarkStart w:id="43" w:name="_Toc286661999"/>
      <w:bookmarkStart w:id="44" w:name="_Toc286672345"/>
      <w:bookmarkStart w:id="45" w:name="_Toc14867121"/>
      <w:r>
        <w:t>E1</w:t>
      </w:r>
      <w:r w:rsidR="00D7246F">
        <w:tab/>
      </w:r>
      <w:r w:rsidR="00D7246F">
        <w:tab/>
      </w:r>
      <w:bookmarkStart w:id="46" w:name="_Toc419214379"/>
      <w:bookmarkStart w:id="47" w:name="_Toc286662003"/>
      <w:bookmarkStart w:id="48" w:name="_Toc286672349"/>
      <w:bookmarkEnd w:id="43"/>
      <w:bookmarkEnd w:id="44"/>
      <w:r w:rsidR="003E69A0" w:rsidRPr="00A22750">
        <w:t>Betriebssicherheitserklärung</w:t>
      </w:r>
      <w:bookmarkEnd w:id="45"/>
    </w:p>
    <w:tbl>
      <w:tblPr>
        <w:tblW w:w="8511" w:type="dxa"/>
        <w:tblInd w:w="700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4255"/>
        <w:gridCol w:w="2486"/>
        <w:gridCol w:w="851"/>
        <w:gridCol w:w="919"/>
      </w:tblGrid>
      <w:tr w:rsidR="003E69A0" w:rsidRPr="004534D5" w14:paraId="4A352949" w14:textId="77777777" w:rsidTr="003E69A0">
        <w:trPr>
          <w:cantSplit/>
          <w:trHeight w:val="187"/>
        </w:trPr>
        <w:tc>
          <w:tcPr>
            <w:tcW w:w="8511" w:type="dxa"/>
            <w:gridSpan w:val="4"/>
            <w:vAlign w:val="center"/>
          </w:tcPr>
          <w:p w14:paraId="6715CBB7" w14:textId="77777777" w:rsidR="003E69A0" w:rsidRPr="004534D5" w:rsidRDefault="003E69A0" w:rsidP="003E69A0">
            <w:pPr>
              <w:pStyle w:val="Absatz0Tabelle"/>
              <w:rPr>
                <w:sz w:val="20"/>
                <w:szCs w:val="20"/>
              </w:rPr>
            </w:pPr>
            <w:r w:rsidRPr="004534D5">
              <w:rPr>
                <w:sz w:val="20"/>
              </w:rPr>
              <w:t>Der Anbieter besitzt eine gültige Betriebssicherheitserklärung</w:t>
            </w:r>
            <w:r>
              <w:rPr>
                <w:sz w:val="20"/>
              </w:rPr>
              <w:t xml:space="preserve"> und legt diese dem Register B bei</w:t>
            </w:r>
            <w:r w:rsidRPr="004534D5">
              <w:rPr>
                <w:sz w:val="20"/>
              </w:rPr>
              <w:t>.</w:t>
            </w:r>
          </w:p>
        </w:tc>
      </w:tr>
      <w:tr w:rsidR="003E69A0" w:rsidRPr="004534D5" w14:paraId="7B9855A1" w14:textId="77777777" w:rsidTr="003E69A0">
        <w:trPr>
          <w:cantSplit/>
          <w:trHeight w:val="187"/>
        </w:trPr>
        <w:tc>
          <w:tcPr>
            <w:tcW w:w="6741" w:type="dxa"/>
            <w:gridSpan w:val="2"/>
            <w:vAlign w:val="center"/>
          </w:tcPr>
          <w:p w14:paraId="747DAE62" w14:textId="77777777" w:rsidR="003E69A0" w:rsidRPr="004534D5" w:rsidRDefault="003E69A0" w:rsidP="003E69A0">
            <w:pPr>
              <w:pStyle w:val="StandardText"/>
              <w:spacing w:before="0"/>
              <w:ind w:left="0"/>
              <w:jc w:val="left"/>
              <w:rPr>
                <w:sz w:val="20"/>
              </w:rPr>
            </w:pPr>
            <w:r>
              <w:rPr>
                <w:sz w:val="20"/>
              </w:rPr>
              <w:t>Federführende Firma</w:t>
            </w:r>
          </w:p>
        </w:tc>
        <w:tc>
          <w:tcPr>
            <w:tcW w:w="851" w:type="dxa"/>
          </w:tcPr>
          <w:p w14:paraId="1497CFC7" w14:textId="0F2B1FFE" w:rsidR="003E69A0" w:rsidRPr="004534D5" w:rsidRDefault="0032589A" w:rsidP="003E69A0">
            <w:pPr>
              <w:pStyle w:val="Absatz0Tabelle"/>
              <w:jc w:val="center"/>
              <w:rPr>
                <w:sz w:val="20"/>
                <w:szCs w:val="20"/>
              </w:rPr>
            </w:pPr>
            <w:sdt>
              <w:sdtPr>
                <w:rPr>
                  <w:color w:val="0000FF"/>
                  <w:sz w:val="20"/>
                  <w:szCs w:val="20"/>
                </w:rPr>
                <w:id w:val="-460568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636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E69A0">
              <w:rPr>
                <w:sz w:val="20"/>
                <w:szCs w:val="20"/>
              </w:rPr>
              <w:t xml:space="preserve"> Ja </w:t>
            </w:r>
          </w:p>
        </w:tc>
        <w:tc>
          <w:tcPr>
            <w:tcW w:w="919" w:type="dxa"/>
          </w:tcPr>
          <w:p w14:paraId="1F0AC79B" w14:textId="77777777" w:rsidR="003E69A0" w:rsidRPr="004534D5" w:rsidRDefault="0032589A" w:rsidP="003E69A0">
            <w:pPr>
              <w:pStyle w:val="Absatz0Tabelle"/>
              <w:jc w:val="center"/>
              <w:rPr>
                <w:sz w:val="20"/>
                <w:szCs w:val="20"/>
              </w:rPr>
            </w:pPr>
            <w:sdt>
              <w:sdtPr>
                <w:rPr>
                  <w:color w:val="0000FF"/>
                  <w:sz w:val="20"/>
                  <w:szCs w:val="20"/>
                </w:rPr>
                <w:id w:val="-717584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E69A0">
              <w:rPr>
                <w:sz w:val="20"/>
                <w:szCs w:val="20"/>
              </w:rPr>
              <w:t xml:space="preserve"> Nein</w:t>
            </w:r>
          </w:p>
        </w:tc>
      </w:tr>
      <w:tr w:rsidR="003E69A0" w:rsidRPr="004534D5" w14:paraId="023DD8C1" w14:textId="77777777" w:rsidTr="003E69A0">
        <w:trPr>
          <w:cantSplit/>
          <w:trHeight w:val="187"/>
        </w:trPr>
        <w:tc>
          <w:tcPr>
            <w:tcW w:w="6741" w:type="dxa"/>
            <w:gridSpan w:val="2"/>
            <w:vAlign w:val="center"/>
          </w:tcPr>
          <w:p w14:paraId="1E19F6E7" w14:textId="77777777" w:rsidR="003E69A0" w:rsidRDefault="003E69A0" w:rsidP="003E69A0">
            <w:pPr>
              <w:pStyle w:val="StandardText"/>
              <w:spacing w:before="0"/>
              <w:ind w:left="0"/>
              <w:jc w:val="left"/>
              <w:rPr>
                <w:sz w:val="20"/>
              </w:rPr>
            </w:pPr>
            <w:r>
              <w:rPr>
                <w:sz w:val="20"/>
              </w:rPr>
              <w:t>Firma Nr. 2</w:t>
            </w:r>
          </w:p>
        </w:tc>
        <w:tc>
          <w:tcPr>
            <w:tcW w:w="851" w:type="dxa"/>
          </w:tcPr>
          <w:p w14:paraId="6521C7AB" w14:textId="77777777" w:rsidR="003E69A0" w:rsidRPr="004534D5" w:rsidRDefault="0032589A" w:rsidP="003E69A0">
            <w:pPr>
              <w:pStyle w:val="Absatz0Tabelle"/>
              <w:jc w:val="center"/>
              <w:rPr>
                <w:sz w:val="20"/>
                <w:szCs w:val="20"/>
              </w:rPr>
            </w:pPr>
            <w:sdt>
              <w:sdtPr>
                <w:rPr>
                  <w:color w:val="0000FF"/>
                  <w:sz w:val="20"/>
                  <w:szCs w:val="20"/>
                </w:rPr>
                <w:id w:val="116571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 w:rsidRPr="00086FFD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E69A0">
              <w:rPr>
                <w:sz w:val="20"/>
                <w:szCs w:val="20"/>
              </w:rPr>
              <w:t xml:space="preserve"> Ja </w:t>
            </w:r>
          </w:p>
        </w:tc>
        <w:tc>
          <w:tcPr>
            <w:tcW w:w="919" w:type="dxa"/>
          </w:tcPr>
          <w:p w14:paraId="5BF5DD76" w14:textId="77777777" w:rsidR="003E69A0" w:rsidRPr="004534D5" w:rsidRDefault="0032589A" w:rsidP="003E69A0">
            <w:pPr>
              <w:pStyle w:val="Absatz0Tabelle"/>
              <w:jc w:val="center"/>
              <w:rPr>
                <w:sz w:val="20"/>
                <w:szCs w:val="20"/>
              </w:rPr>
            </w:pPr>
            <w:sdt>
              <w:sdtPr>
                <w:rPr>
                  <w:color w:val="0000FF"/>
                  <w:sz w:val="20"/>
                  <w:szCs w:val="20"/>
                </w:rPr>
                <w:id w:val="1990893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E69A0">
              <w:rPr>
                <w:sz w:val="20"/>
                <w:szCs w:val="20"/>
              </w:rPr>
              <w:t xml:space="preserve"> Nein</w:t>
            </w:r>
          </w:p>
        </w:tc>
      </w:tr>
      <w:tr w:rsidR="003E69A0" w:rsidRPr="004534D5" w14:paraId="376C4633" w14:textId="77777777" w:rsidTr="003E69A0">
        <w:trPr>
          <w:cantSplit/>
          <w:trHeight w:val="187"/>
        </w:trPr>
        <w:tc>
          <w:tcPr>
            <w:tcW w:w="7592" w:type="dxa"/>
            <w:gridSpan w:val="3"/>
            <w:vAlign w:val="bottom"/>
          </w:tcPr>
          <w:p w14:paraId="19B11246" w14:textId="77777777" w:rsidR="003E69A0" w:rsidRPr="004534D5" w:rsidRDefault="003E69A0" w:rsidP="003E69A0">
            <w:pPr>
              <w:pStyle w:val="StandardText"/>
              <w:spacing w:before="0"/>
              <w:ind w:left="0"/>
              <w:rPr>
                <w:sz w:val="20"/>
              </w:rPr>
            </w:pPr>
            <w:r w:rsidRPr="004534D5">
              <w:rPr>
                <w:sz w:val="20"/>
              </w:rPr>
              <w:t>De</w:t>
            </w:r>
            <w:r>
              <w:rPr>
                <w:sz w:val="20"/>
              </w:rPr>
              <w:t>r</w:t>
            </w:r>
            <w:r w:rsidRPr="004534D5">
              <w:rPr>
                <w:sz w:val="20"/>
              </w:rPr>
              <w:t xml:space="preserve"> Anbieter, de</w:t>
            </w:r>
            <w:r>
              <w:rPr>
                <w:sz w:val="20"/>
              </w:rPr>
              <w:t>r</w:t>
            </w:r>
            <w:r w:rsidRPr="004534D5">
              <w:rPr>
                <w:sz w:val="20"/>
              </w:rPr>
              <w:t xml:space="preserve"> noch keine gültige Betriebssicherheitserklärung besitz</w:t>
            </w:r>
            <w:r>
              <w:rPr>
                <w:sz w:val="20"/>
              </w:rPr>
              <w:t>t</w:t>
            </w:r>
            <w:r w:rsidRPr="004534D5">
              <w:rPr>
                <w:sz w:val="20"/>
              </w:rPr>
              <w:t>, erklär</w:t>
            </w:r>
            <w:r>
              <w:rPr>
                <w:sz w:val="20"/>
              </w:rPr>
              <w:t>t</w:t>
            </w:r>
            <w:r w:rsidRPr="004534D5">
              <w:rPr>
                <w:sz w:val="20"/>
              </w:rPr>
              <w:t xml:space="preserve"> sich damit einverstanden, </w:t>
            </w:r>
            <w:r w:rsidRPr="00F623FB">
              <w:rPr>
                <w:sz w:val="20"/>
              </w:rPr>
              <w:t>im Falle eines Zuschlags</w:t>
            </w:r>
            <w:r>
              <w:rPr>
                <w:sz w:val="20"/>
              </w:rPr>
              <w:t xml:space="preserve"> </w:t>
            </w:r>
            <w:r w:rsidRPr="00F623FB">
              <w:rPr>
                <w:sz w:val="20"/>
              </w:rPr>
              <w:t>umgehend</w:t>
            </w:r>
            <w:r w:rsidRPr="004534D5">
              <w:rPr>
                <w:sz w:val="20"/>
              </w:rPr>
              <w:t xml:space="preserve"> eine Betriebssicherheitserklärung durchführen zu lassen.</w:t>
            </w:r>
          </w:p>
        </w:tc>
        <w:tc>
          <w:tcPr>
            <w:tcW w:w="919" w:type="dxa"/>
          </w:tcPr>
          <w:p w14:paraId="3916B6B6" w14:textId="77777777" w:rsidR="003E69A0" w:rsidRPr="004534D5" w:rsidRDefault="003E69A0" w:rsidP="003E69A0">
            <w:pPr>
              <w:pStyle w:val="StandardText"/>
              <w:spacing w:before="0"/>
              <w:ind w:left="0"/>
              <w:jc w:val="center"/>
              <w:rPr>
                <w:sz w:val="20"/>
              </w:rPr>
            </w:pPr>
            <w:r w:rsidRPr="004534D5">
              <w:rPr>
                <w:sz w:val="20"/>
              </w:rPr>
              <w:t>Ja</w:t>
            </w:r>
            <w:r w:rsidRPr="004534D5">
              <w:rPr>
                <w:sz w:val="20"/>
              </w:rPr>
              <w:br/>
            </w:r>
            <w:sdt>
              <w:sdtPr>
                <w:rPr>
                  <w:color w:val="0000FF"/>
                  <w:sz w:val="20"/>
                </w:rPr>
                <w:id w:val="-899751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5478D">
                  <w:rPr>
                    <w:rFonts w:ascii="MS Gothic" w:eastAsia="MS Gothic" w:hAnsi="MS Gothic" w:hint="eastAsia"/>
                    <w:color w:val="0000FF"/>
                    <w:sz w:val="20"/>
                  </w:rPr>
                  <w:t>☐</w:t>
                </w:r>
              </w:sdtContent>
            </w:sdt>
          </w:p>
        </w:tc>
      </w:tr>
      <w:tr w:rsidR="003E69A0" w:rsidRPr="004534D5" w14:paraId="736B4FB0" w14:textId="77777777" w:rsidTr="003E69A0">
        <w:trPr>
          <w:cantSplit/>
          <w:trHeight w:val="425"/>
        </w:trPr>
        <w:tc>
          <w:tcPr>
            <w:tcW w:w="4255" w:type="dxa"/>
            <w:vAlign w:val="bottom"/>
          </w:tcPr>
          <w:p w14:paraId="4FCDE373" w14:textId="77777777" w:rsidR="003E69A0" w:rsidRPr="004534D5" w:rsidRDefault="0032589A" w:rsidP="003E69A0">
            <w:pPr>
              <w:rPr>
                <w:color w:val="3333FF"/>
                <w:sz w:val="20"/>
              </w:rPr>
            </w:pPr>
            <w:sdt>
              <w:sdtPr>
                <w:rPr>
                  <w:color w:val="3333FF"/>
                  <w:sz w:val="20"/>
                </w:rPr>
                <w:id w:val="-1028249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3333FF"/>
                    <w:sz w:val="20"/>
                  </w:rPr>
                  <w:t>☐</w:t>
                </w:r>
              </w:sdtContent>
            </w:sdt>
            <w:r w:rsidR="003E69A0">
              <w:rPr>
                <w:color w:val="3333FF"/>
                <w:sz w:val="20"/>
              </w:rPr>
              <w:t xml:space="preserve"> </w:t>
            </w:r>
            <w:r w:rsidR="003E69A0" w:rsidRPr="0045478D">
              <w:rPr>
                <w:sz w:val="20"/>
              </w:rPr>
              <w:t>Federführende Firma</w:t>
            </w:r>
          </w:p>
        </w:tc>
        <w:tc>
          <w:tcPr>
            <w:tcW w:w="4256" w:type="dxa"/>
            <w:gridSpan w:val="3"/>
            <w:tcBorders>
              <w:bottom w:val="single" w:sz="4" w:space="0" w:color="auto"/>
            </w:tcBorders>
            <w:vAlign w:val="bottom"/>
          </w:tcPr>
          <w:p w14:paraId="289B9336" w14:textId="77777777" w:rsidR="003E69A0" w:rsidRPr="004534D5" w:rsidRDefault="003E69A0" w:rsidP="003E69A0">
            <w:pPr>
              <w:rPr>
                <w:color w:val="3333FF"/>
                <w:sz w:val="20"/>
              </w:rPr>
            </w:pPr>
          </w:p>
        </w:tc>
      </w:tr>
      <w:tr w:rsidR="003E69A0" w:rsidRPr="008A6A23" w14:paraId="56F2961B" w14:textId="77777777" w:rsidTr="003E69A0">
        <w:trPr>
          <w:cantSplit/>
          <w:trHeight w:val="85"/>
        </w:trPr>
        <w:tc>
          <w:tcPr>
            <w:tcW w:w="4255" w:type="dxa"/>
            <w:vAlign w:val="bottom"/>
          </w:tcPr>
          <w:p w14:paraId="76DD014E" w14:textId="77777777" w:rsidR="003E69A0" w:rsidRPr="008A6A23" w:rsidRDefault="003E69A0" w:rsidP="003E69A0">
            <w:pPr>
              <w:rPr>
                <w:sz w:val="16"/>
                <w:szCs w:val="16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1787FC9B" w14:textId="77777777" w:rsidR="003E69A0" w:rsidRPr="008A6A23" w:rsidRDefault="003E69A0" w:rsidP="003E69A0">
            <w:pPr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Datum / Unterschrift</w:t>
            </w:r>
          </w:p>
        </w:tc>
      </w:tr>
      <w:tr w:rsidR="003E69A0" w:rsidRPr="004534D5" w14:paraId="2368112C" w14:textId="77777777" w:rsidTr="003E69A0">
        <w:trPr>
          <w:cantSplit/>
          <w:trHeight w:val="425"/>
        </w:trPr>
        <w:tc>
          <w:tcPr>
            <w:tcW w:w="4255" w:type="dxa"/>
            <w:vAlign w:val="bottom"/>
          </w:tcPr>
          <w:p w14:paraId="337574CF" w14:textId="77777777" w:rsidR="003E69A0" w:rsidRPr="004534D5" w:rsidRDefault="0032589A" w:rsidP="003E69A0">
            <w:pPr>
              <w:rPr>
                <w:color w:val="3333FF"/>
                <w:sz w:val="20"/>
              </w:rPr>
            </w:pPr>
            <w:sdt>
              <w:sdtPr>
                <w:rPr>
                  <w:color w:val="3333FF"/>
                  <w:sz w:val="20"/>
                </w:rPr>
                <w:id w:val="-956641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3333FF"/>
                    <w:sz w:val="20"/>
                  </w:rPr>
                  <w:t>☐</w:t>
                </w:r>
              </w:sdtContent>
            </w:sdt>
            <w:r w:rsidR="003E69A0">
              <w:rPr>
                <w:color w:val="3333FF"/>
                <w:sz w:val="20"/>
              </w:rPr>
              <w:t xml:space="preserve"> </w:t>
            </w:r>
            <w:r w:rsidR="003E69A0" w:rsidRPr="0045478D">
              <w:rPr>
                <w:sz w:val="20"/>
              </w:rPr>
              <w:t>Firma Nr. 2</w:t>
            </w:r>
          </w:p>
        </w:tc>
        <w:tc>
          <w:tcPr>
            <w:tcW w:w="4256" w:type="dxa"/>
            <w:gridSpan w:val="3"/>
            <w:tcBorders>
              <w:bottom w:val="single" w:sz="4" w:space="0" w:color="auto"/>
            </w:tcBorders>
            <w:vAlign w:val="bottom"/>
          </w:tcPr>
          <w:p w14:paraId="3C0EEB5D" w14:textId="77777777" w:rsidR="003E69A0" w:rsidRPr="004534D5" w:rsidRDefault="003E69A0" w:rsidP="003E69A0">
            <w:pPr>
              <w:rPr>
                <w:color w:val="3333FF"/>
                <w:sz w:val="20"/>
              </w:rPr>
            </w:pPr>
          </w:p>
        </w:tc>
      </w:tr>
      <w:tr w:rsidR="003E69A0" w:rsidRPr="008A6A23" w14:paraId="5A84F742" w14:textId="77777777" w:rsidTr="003E69A0">
        <w:trPr>
          <w:cantSplit/>
          <w:trHeight w:val="85"/>
        </w:trPr>
        <w:tc>
          <w:tcPr>
            <w:tcW w:w="4255" w:type="dxa"/>
            <w:vAlign w:val="bottom"/>
          </w:tcPr>
          <w:p w14:paraId="6A679C46" w14:textId="77777777" w:rsidR="003E69A0" w:rsidRPr="008A6A23" w:rsidRDefault="003E69A0" w:rsidP="003E69A0">
            <w:pPr>
              <w:rPr>
                <w:sz w:val="16"/>
                <w:szCs w:val="16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23E31AB9" w14:textId="77777777" w:rsidR="003E69A0" w:rsidRPr="008A6A23" w:rsidRDefault="003E69A0" w:rsidP="003E69A0">
            <w:pPr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Datum / Unterschrift</w:t>
            </w:r>
          </w:p>
        </w:tc>
      </w:tr>
    </w:tbl>
    <w:p w14:paraId="3A0E86D4" w14:textId="77777777" w:rsidR="003E69A0" w:rsidRPr="00A22750" w:rsidRDefault="003E69A0" w:rsidP="003E69A0">
      <w:pPr>
        <w:pStyle w:val="berschrift2"/>
      </w:pPr>
      <w:bookmarkStart w:id="49" w:name="_Toc286662000"/>
      <w:bookmarkStart w:id="50" w:name="_Toc286672346"/>
      <w:bookmarkStart w:id="51" w:name="_Toc529792050"/>
      <w:bookmarkStart w:id="52" w:name="_Toc14170404"/>
      <w:bookmarkStart w:id="53" w:name="_Toc14867122"/>
      <w:r>
        <w:t>E2</w:t>
      </w:r>
      <w:r>
        <w:tab/>
      </w:r>
      <w:r>
        <w:tab/>
      </w:r>
      <w:r w:rsidRPr="00A22750">
        <w:t>Personensicherheitsprüfung</w:t>
      </w:r>
      <w:bookmarkEnd w:id="49"/>
      <w:bookmarkEnd w:id="50"/>
      <w:bookmarkEnd w:id="51"/>
      <w:bookmarkEnd w:id="52"/>
      <w:bookmarkEnd w:id="53"/>
    </w:p>
    <w:tbl>
      <w:tblPr>
        <w:tblW w:w="8514" w:type="dxa"/>
        <w:tblInd w:w="700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1143"/>
        <w:gridCol w:w="3260"/>
        <w:gridCol w:w="1134"/>
        <w:gridCol w:w="2977"/>
      </w:tblGrid>
      <w:tr w:rsidR="003E69A0" w:rsidRPr="005A69C2" w14:paraId="60C20F86" w14:textId="77777777" w:rsidTr="003E69A0">
        <w:trPr>
          <w:cantSplit/>
          <w:trHeight w:val="187"/>
        </w:trPr>
        <w:tc>
          <w:tcPr>
            <w:tcW w:w="8514" w:type="dxa"/>
            <w:gridSpan w:val="4"/>
          </w:tcPr>
          <w:p w14:paraId="5A57436A" w14:textId="77777777" w:rsidR="003E69A0" w:rsidRPr="004534D5" w:rsidRDefault="003E69A0" w:rsidP="003E69A0">
            <w:pPr>
              <w:pStyle w:val="StandardText"/>
              <w:spacing w:before="0"/>
              <w:ind w:left="0"/>
              <w:rPr>
                <w:sz w:val="20"/>
              </w:rPr>
            </w:pPr>
            <w:r w:rsidRPr="004534D5">
              <w:rPr>
                <w:sz w:val="20"/>
              </w:rPr>
              <w:t xml:space="preserve">Folgende für den Auftrag vorgesehenen Mitarbeitenden inkl. </w:t>
            </w:r>
            <w:r>
              <w:rPr>
                <w:sz w:val="20"/>
              </w:rPr>
              <w:t>Projektleiter und Projektleiter Stv.</w:t>
            </w:r>
            <w:r w:rsidRPr="004534D5">
              <w:rPr>
                <w:sz w:val="20"/>
              </w:rPr>
              <w:t xml:space="preserve"> besitzen eine gültige Personensicherheitsprüfung:</w:t>
            </w:r>
          </w:p>
        </w:tc>
      </w:tr>
      <w:tr w:rsidR="003E69A0" w:rsidRPr="005A69C2" w14:paraId="4A5BE62C" w14:textId="77777777" w:rsidTr="003E69A0">
        <w:trPr>
          <w:cantSplit/>
          <w:trHeight w:val="187"/>
        </w:trPr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FDA759A" w14:textId="77777777" w:rsidR="003E69A0" w:rsidRPr="004534D5" w:rsidRDefault="003E69A0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Firma Nr.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ADE5A54" w14:textId="77777777" w:rsidR="003E69A0" w:rsidRPr="004534D5" w:rsidRDefault="003E69A0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Vorname Name</w:t>
            </w:r>
            <w:r>
              <w:rPr>
                <w:sz w:val="20"/>
                <w:szCs w:val="20"/>
              </w:rPr>
              <w:t xml:space="preserve"> (Nationalität)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3C29FF" w14:textId="77777777" w:rsidR="003E69A0" w:rsidRPr="004534D5" w:rsidRDefault="003E69A0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PSP Art.</w:t>
            </w:r>
            <w:r>
              <w:rPr>
                <w:rStyle w:val="Funotenzeichen"/>
                <w:szCs w:val="20"/>
              </w:rPr>
              <w:footnoteReference w:id="2"/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5224018A" w14:textId="77777777" w:rsidR="003E69A0" w:rsidRPr="004534D5" w:rsidRDefault="003E69A0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Datum / Unterschrift</w:t>
            </w:r>
            <w:r w:rsidRPr="004534D5">
              <w:rPr>
                <w:rStyle w:val="Funotenzeichen"/>
                <w:b w:val="0"/>
                <w:noProof w:val="0"/>
                <w:sz w:val="20"/>
                <w:szCs w:val="20"/>
              </w:rPr>
              <w:footnoteReference w:id="3"/>
            </w:r>
          </w:p>
        </w:tc>
      </w:tr>
      <w:tr w:rsidR="003E69A0" w:rsidRPr="005A69C2" w14:paraId="1137FA08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9F40F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4C7A1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DB3FB6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7E2E3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5A69C2" w14:paraId="7CBA2010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FB709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D9B9A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739CB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0C1DD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5A69C2" w14:paraId="396B8232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D026C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29F68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A3F22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4D9FD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5A69C2" w14:paraId="7C68B3EA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E9659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ABA88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2EA52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40961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  <w:tr w:rsidR="003E69A0" w:rsidRPr="005A69C2" w14:paraId="7050B262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B0494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B8340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6EDC9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D396C" w14:textId="77777777" w:rsidR="003E69A0" w:rsidRPr="004534D5" w:rsidRDefault="003E69A0" w:rsidP="003E69A0">
            <w:pPr>
              <w:pStyle w:val="TabelleEingabeAnbieter"/>
              <w:jc w:val="left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</w:tr>
    </w:tbl>
    <w:p w14:paraId="62D844BF" w14:textId="77777777" w:rsidR="003E69A0" w:rsidRDefault="003E69A0" w:rsidP="003E69A0">
      <w:pPr>
        <w:jc w:val="left"/>
      </w:pPr>
    </w:p>
    <w:tbl>
      <w:tblPr>
        <w:tblW w:w="8656" w:type="dxa"/>
        <w:tblInd w:w="700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1143"/>
        <w:gridCol w:w="3260"/>
        <w:gridCol w:w="2268"/>
        <w:gridCol w:w="1985"/>
      </w:tblGrid>
      <w:tr w:rsidR="003E69A0" w:rsidRPr="005A69C2" w14:paraId="276DAA15" w14:textId="77777777" w:rsidTr="003E69A0">
        <w:trPr>
          <w:cantSplit/>
          <w:trHeight w:val="187"/>
        </w:trPr>
        <w:tc>
          <w:tcPr>
            <w:tcW w:w="8656" w:type="dxa"/>
            <w:gridSpan w:val="4"/>
          </w:tcPr>
          <w:p w14:paraId="1DD24A00" w14:textId="77777777" w:rsidR="003E69A0" w:rsidRPr="008A6A23" w:rsidRDefault="003E69A0" w:rsidP="003E69A0">
            <w:pPr>
              <w:pStyle w:val="TabelleTitel"/>
              <w:spacing w:before="0" w:after="0"/>
              <w:rPr>
                <w:b w:val="0"/>
                <w:sz w:val="20"/>
                <w:szCs w:val="20"/>
              </w:rPr>
            </w:pPr>
            <w:r w:rsidRPr="008A6A23">
              <w:rPr>
                <w:b w:val="0"/>
                <w:sz w:val="20"/>
              </w:rPr>
              <w:t xml:space="preserve">Folgende für den Auftrag vorgesehenen Mitarbeitenden inkl. Projektleiter und Projektleiter Stv. besitzen </w:t>
            </w:r>
            <w:r>
              <w:rPr>
                <w:b w:val="0"/>
                <w:sz w:val="20"/>
              </w:rPr>
              <w:t>noch k</w:t>
            </w:r>
            <w:r w:rsidRPr="008A6A23">
              <w:rPr>
                <w:b w:val="0"/>
                <w:sz w:val="20"/>
              </w:rPr>
              <w:t>eine gültige Personensicherheitsprüfung</w:t>
            </w:r>
            <w:r>
              <w:rPr>
                <w:b w:val="0"/>
                <w:sz w:val="20"/>
              </w:rPr>
              <w:t xml:space="preserve"> und</w:t>
            </w:r>
            <w:r w:rsidRPr="008A6A23">
              <w:rPr>
                <w:b w:val="0"/>
                <w:sz w:val="20"/>
              </w:rPr>
              <w:t xml:space="preserve"> erklär</w:t>
            </w:r>
            <w:r>
              <w:rPr>
                <w:b w:val="0"/>
                <w:sz w:val="20"/>
              </w:rPr>
              <w:t>en</w:t>
            </w:r>
            <w:r w:rsidRPr="008A6A23">
              <w:rPr>
                <w:b w:val="0"/>
                <w:sz w:val="20"/>
              </w:rPr>
              <w:t xml:space="preserve"> sich damit einverstanden, </w:t>
            </w:r>
            <w:r w:rsidRPr="00F623FB">
              <w:rPr>
                <w:b w:val="0"/>
                <w:sz w:val="20"/>
                <w:szCs w:val="20"/>
              </w:rPr>
              <w:t>im Falle eines Zuschlags</w:t>
            </w:r>
            <w:r>
              <w:rPr>
                <w:sz w:val="20"/>
              </w:rPr>
              <w:t xml:space="preserve"> </w:t>
            </w:r>
            <w:r w:rsidRPr="008A6A23">
              <w:rPr>
                <w:b w:val="0"/>
                <w:sz w:val="20"/>
              </w:rPr>
              <w:t xml:space="preserve">umgehend eine </w:t>
            </w:r>
            <w:r>
              <w:rPr>
                <w:b w:val="0"/>
                <w:sz w:val="20"/>
              </w:rPr>
              <w:t>Personensicherheitsprüfung</w:t>
            </w:r>
            <w:r w:rsidRPr="008A6A23">
              <w:rPr>
                <w:b w:val="0"/>
                <w:sz w:val="20"/>
              </w:rPr>
              <w:t xml:space="preserve"> durchführen zu lassen.</w:t>
            </w:r>
          </w:p>
        </w:tc>
      </w:tr>
      <w:tr w:rsidR="003E69A0" w:rsidRPr="005A69C2" w14:paraId="305ACE39" w14:textId="77777777" w:rsidTr="003E69A0">
        <w:trPr>
          <w:cantSplit/>
          <w:trHeight w:val="187"/>
        </w:trPr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522B76E" w14:textId="77777777" w:rsidR="003E69A0" w:rsidRPr="004534D5" w:rsidRDefault="003E69A0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Firma Nr.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FE3BB99" w14:textId="77777777" w:rsidR="003E69A0" w:rsidRPr="004534D5" w:rsidRDefault="003E69A0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Vorname Name</w:t>
            </w:r>
            <w:r>
              <w:rPr>
                <w:sz w:val="20"/>
                <w:szCs w:val="20"/>
              </w:rPr>
              <w:t xml:space="preserve"> (Nationalität)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EA09EBF" w14:textId="77777777" w:rsidR="003E69A0" w:rsidRPr="00B81F01" w:rsidRDefault="003E69A0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Datum / Unterschrift</w:t>
            </w:r>
            <w:r>
              <w:rPr>
                <w:rStyle w:val="Funotenzeichen"/>
                <w:b w:val="0"/>
                <w:noProof w:val="0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14:paraId="62F6C7C5" w14:textId="77777777" w:rsidR="003E69A0" w:rsidRPr="00B81F01" w:rsidRDefault="003E69A0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Personal Security Clearance vorhanden </w:t>
            </w:r>
            <w:r w:rsidRPr="00C32D1A">
              <w:rPr>
                <w:b w:val="0"/>
                <w:sz w:val="15"/>
                <w:szCs w:val="15"/>
              </w:rPr>
              <w:t>(bei ausländischen Staatsbürgern)</w:t>
            </w:r>
          </w:p>
        </w:tc>
      </w:tr>
      <w:tr w:rsidR="003E69A0" w:rsidRPr="005A69C2" w14:paraId="20110491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62BA3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4D844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9908E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1985" w:type="dxa"/>
            <w:vAlign w:val="bottom"/>
          </w:tcPr>
          <w:p w14:paraId="363B67FC" w14:textId="77777777" w:rsidR="003E69A0" w:rsidRPr="00B81F01" w:rsidRDefault="0032589A" w:rsidP="003E69A0">
            <w:pPr>
              <w:pStyle w:val="TabelleEingabeAnbieter"/>
              <w:tabs>
                <w:tab w:val="left" w:pos="781"/>
              </w:tabs>
              <w:jc w:val="center"/>
              <w:rPr>
                <w:color w:val="auto"/>
              </w:rPr>
            </w:pPr>
            <w:sdt>
              <w:sdtPr>
                <w:rPr>
                  <w:color w:val="auto"/>
                </w:rPr>
                <w:id w:val="1022902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ja</w:t>
            </w:r>
            <w:r w:rsidR="003E69A0" w:rsidRPr="00B81F01">
              <w:rPr>
                <w:color w:val="auto"/>
              </w:rPr>
              <w:tab/>
            </w:r>
            <w:sdt>
              <w:sdtPr>
                <w:rPr>
                  <w:color w:val="auto"/>
                </w:rPr>
                <w:id w:val="953224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nein</w:t>
            </w:r>
          </w:p>
        </w:tc>
      </w:tr>
      <w:tr w:rsidR="003E69A0" w:rsidRPr="005A69C2" w14:paraId="7934186D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8F63B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B212E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4C332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1985" w:type="dxa"/>
            <w:vAlign w:val="bottom"/>
          </w:tcPr>
          <w:p w14:paraId="5C7114B4" w14:textId="77777777" w:rsidR="003E69A0" w:rsidRPr="004534D5" w:rsidRDefault="0032589A" w:rsidP="003E69A0">
            <w:pPr>
              <w:pStyle w:val="TabelleEingabeAnbieter"/>
              <w:tabs>
                <w:tab w:val="left" w:pos="781"/>
              </w:tabs>
              <w:jc w:val="center"/>
            </w:pPr>
            <w:sdt>
              <w:sdtPr>
                <w:rPr>
                  <w:color w:val="auto"/>
                </w:rPr>
                <w:id w:val="1228576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ja</w:t>
            </w:r>
            <w:r w:rsidR="003E69A0" w:rsidRPr="00B81F01">
              <w:rPr>
                <w:color w:val="auto"/>
              </w:rPr>
              <w:tab/>
            </w:r>
            <w:sdt>
              <w:sdtPr>
                <w:rPr>
                  <w:color w:val="auto"/>
                </w:rPr>
                <w:id w:val="21294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nein</w:t>
            </w:r>
          </w:p>
        </w:tc>
      </w:tr>
      <w:tr w:rsidR="003E69A0" w:rsidRPr="005A69C2" w14:paraId="25BB9989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A0209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CF799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38ABE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1985" w:type="dxa"/>
            <w:vAlign w:val="bottom"/>
          </w:tcPr>
          <w:p w14:paraId="5CAE4C8D" w14:textId="77777777" w:rsidR="003E69A0" w:rsidRPr="004534D5" w:rsidRDefault="0032589A" w:rsidP="003E69A0">
            <w:pPr>
              <w:pStyle w:val="TabelleEingabeAnbieter"/>
              <w:tabs>
                <w:tab w:val="left" w:pos="781"/>
              </w:tabs>
              <w:jc w:val="center"/>
            </w:pPr>
            <w:sdt>
              <w:sdtPr>
                <w:rPr>
                  <w:color w:val="auto"/>
                </w:rPr>
                <w:id w:val="-2140862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ja</w:t>
            </w:r>
            <w:r w:rsidR="003E69A0" w:rsidRPr="00B81F01">
              <w:rPr>
                <w:color w:val="auto"/>
              </w:rPr>
              <w:tab/>
            </w:r>
            <w:sdt>
              <w:sdtPr>
                <w:rPr>
                  <w:color w:val="auto"/>
                </w:rPr>
                <w:id w:val="220254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nein</w:t>
            </w:r>
          </w:p>
        </w:tc>
      </w:tr>
      <w:tr w:rsidR="003E69A0" w:rsidRPr="005A69C2" w14:paraId="21052EBB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DEE38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89ED4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2059A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1985" w:type="dxa"/>
            <w:vAlign w:val="bottom"/>
          </w:tcPr>
          <w:p w14:paraId="2CFDD5F0" w14:textId="77777777" w:rsidR="003E69A0" w:rsidRPr="004534D5" w:rsidRDefault="0032589A" w:rsidP="003E69A0">
            <w:pPr>
              <w:pStyle w:val="TabelleEingabeAnbieter"/>
              <w:tabs>
                <w:tab w:val="left" w:pos="781"/>
              </w:tabs>
              <w:jc w:val="center"/>
            </w:pPr>
            <w:sdt>
              <w:sdtPr>
                <w:rPr>
                  <w:color w:val="auto"/>
                </w:rPr>
                <w:id w:val="-2102323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ja</w:t>
            </w:r>
            <w:r w:rsidR="003E69A0" w:rsidRPr="00B81F01">
              <w:rPr>
                <w:color w:val="auto"/>
              </w:rPr>
              <w:tab/>
            </w:r>
            <w:sdt>
              <w:sdtPr>
                <w:rPr>
                  <w:color w:val="auto"/>
                </w:rPr>
                <w:id w:val="-61120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nein</w:t>
            </w:r>
          </w:p>
        </w:tc>
      </w:tr>
      <w:tr w:rsidR="003E69A0" w:rsidRPr="005A69C2" w14:paraId="1616E99B" w14:textId="77777777" w:rsidTr="003E69A0">
        <w:trPr>
          <w:cantSplit/>
          <w:trHeight w:val="425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E8DE7" w14:textId="77777777" w:rsidR="003E69A0" w:rsidRPr="004534D5" w:rsidRDefault="003E69A0" w:rsidP="003E69A0">
            <w:pPr>
              <w:pStyle w:val="TabelleEingabeAnbieter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6CC2F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  <w:r>
              <w:t xml:space="preserve"> (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3E4D2" w14:textId="77777777" w:rsidR="003E69A0" w:rsidRPr="004534D5" w:rsidRDefault="003E69A0" w:rsidP="003E69A0">
            <w:pPr>
              <w:pStyle w:val="TabelleEingabeAnbieter"/>
            </w:pPr>
            <w:r w:rsidRPr="004534D5"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rPr>
                <w:noProof/>
              </w:rPr>
              <w:t> </w:t>
            </w:r>
            <w:r w:rsidRPr="004534D5">
              <w:fldChar w:fldCharType="end"/>
            </w:r>
          </w:p>
        </w:tc>
        <w:tc>
          <w:tcPr>
            <w:tcW w:w="1985" w:type="dxa"/>
            <w:vAlign w:val="bottom"/>
          </w:tcPr>
          <w:p w14:paraId="756DF32D" w14:textId="77777777" w:rsidR="003E69A0" w:rsidRPr="004534D5" w:rsidRDefault="0032589A" w:rsidP="003E69A0">
            <w:pPr>
              <w:pStyle w:val="TabelleEingabeAnbieter"/>
              <w:tabs>
                <w:tab w:val="left" w:pos="779"/>
              </w:tabs>
              <w:jc w:val="center"/>
            </w:pPr>
            <w:sdt>
              <w:sdtPr>
                <w:rPr>
                  <w:color w:val="auto"/>
                </w:rPr>
                <w:id w:val="-1890414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ja</w:t>
            </w:r>
            <w:r w:rsidR="003E69A0" w:rsidRPr="00B81F01">
              <w:rPr>
                <w:color w:val="auto"/>
              </w:rPr>
              <w:tab/>
            </w:r>
            <w:sdt>
              <w:sdtPr>
                <w:rPr>
                  <w:color w:val="auto"/>
                </w:rPr>
                <w:id w:val="676231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69A0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3E69A0">
              <w:rPr>
                <w:color w:val="auto"/>
              </w:rPr>
              <w:t xml:space="preserve"> </w:t>
            </w:r>
            <w:r w:rsidR="003E69A0" w:rsidRPr="00B81F01">
              <w:rPr>
                <w:color w:val="auto"/>
              </w:rPr>
              <w:t>nein</w:t>
            </w:r>
          </w:p>
        </w:tc>
      </w:tr>
    </w:tbl>
    <w:p w14:paraId="080C9449" w14:textId="77777777" w:rsidR="003E69A0" w:rsidRDefault="003E69A0" w:rsidP="003E69A0">
      <w:pPr>
        <w:pStyle w:val="StandardText"/>
        <w:ind w:left="0"/>
      </w:pPr>
    </w:p>
    <w:p w14:paraId="65A1781A" w14:textId="77777777" w:rsidR="003E69A0" w:rsidRPr="007A4FFE" w:rsidRDefault="003E69A0" w:rsidP="003E69A0">
      <w:pPr>
        <w:pStyle w:val="berschrift2"/>
      </w:pPr>
      <w:bookmarkStart w:id="54" w:name="_Toc14170405"/>
      <w:bookmarkStart w:id="55" w:name="_Toc14867123"/>
      <w:r w:rsidRPr="007A4FFE">
        <w:lastRenderedPageBreak/>
        <w:t>E3</w:t>
      </w:r>
      <w:r>
        <w:tab/>
      </w:r>
      <w:r>
        <w:tab/>
      </w:r>
      <w:r w:rsidRPr="007A4FFE">
        <w:t>Personelle Ressourcen</w:t>
      </w:r>
      <w:bookmarkEnd w:id="54"/>
      <w:bookmarkEnd w:id="55"/>
    </w:p>
    <w:p w14:paraId="7E897780" w14:textId="77777777" w:rsidR="003E69A0" w:rsidRDefault="003E69A0" w:rsidP="003E69A0">
      <w:pPr>
        <w:pStyle w:val="berschrift3"/>
      </w:pPr>
      <w:r w:rsidRPr="00BE320B">
        <w:t xml:space="preserve">Mitarbeiterkapazität </w:t>
      </w:r>
      <w:r>
        <w:t>des Anbieters</w:t>
      </w:r>
    </w:p>
    <w:tbl>
      <w:tblPr>
        <w:tblW w:w="8499" w:type="dxa"/>
        <w:tblInd w:w="714" w:type="dxa"/>
        <w:tblLayout w:type="fixed"/>
        <w:tblCellMar>
          <w:top w:w="28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0"/>
        <w:gridCol w:w="1577"/>
        <w:gridCol w:w="1682"/>
      </w:tblGrid>
      <w:tr w:rsidR="003E69A0" w:rsidRPr="00A746A1" w14:paraId="385F90D6" w14:textId="77777777" w:rsidTr="003E69A0">
        <w:trPr>
          <w:trHeight w:val="187"/>
        </w:trPr>
        <w:tc>
          <w:tcPr>
            <w:tcW w:w="52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BA6594" w14:textId="77777777" w:rsidR="003E69A0" w:rsidRPr="004534D5" w:rsidRDefault="003E69A0" w:rsidP="003E69A0">
            <w:pPr>
              <w:pStyle w:val="TabelleTitel"/>
              <w:spacing w:before="0" w:after="0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Fachbereich / Ausbildung: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5BD7D72D" w14:textId="77777777" w:rsidR="003E69A0" w:rsidRPr="004534D5" w:rsidRDefault="003E69A0" w:rsidP="003E69A0">
            <w:pPr>
              <w:pStyle w:val="TabelleTitel"/>
              <w:spacing w:before="0" w:after="0"/>
              <w:jc w:val="center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FTE</w:t>
            </w:r>
            <w:r w:rsidRPr="004534D5">
              <w:rPr>
                <w:rStyle w:val="Funotenzeichen"/>
                <w:b w:val="0"/>
                <w:bCs w:val="0"/>
                <w:sz w:val="20"/>
                <w:szCs w:val="20"/>
              </w:rPr>
              <w:footnoteReference w:id="4"/>
            </w:r>
            <w:r>
              <w:rPr>
                <w:sz w:val="20"/>
                <w:szCs w:val="20"/>
              </w:rPr>
              <w:t xml:space="preserve"> federführende Firma</w:t>
            </w:r>
          </w:p>
        </w:tc>
        <w:tc>
          <w:tcPr>
            <w:tcW w:w="1682" w:type="dxa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66AF4B" w14:textId="77777777" w:rsidR="003E69A0" w:rsidRPr="004534D5" w:rsidRDefault="003E69A0" w:rsidP="003E69A0">
            <w:pPr>
              <w:pStyle w:val="TabelleTitel"/>
              <w:spacing w:before="0" w:after="0"/>
              <w:jc w:val="center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FTE</w:t>
            </w:r>
            <w:r>
              <w:rPr>
                <w:rStyle w:val="Funotenzeichen"/>
                <w:b w:val="0"/>
                <w:bCs w:val="0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Firma Nr. 2</w:t>
            </w:r>
          </w:p>
        </w:tc>
      </w:tr>
      <w:tr w:rsidR="003E69A0" w:rsidRPr="00C32D1A" w14:paraId="06527DBF" w14:textId="77777777" w:rsidTr="003E69A0">
        <w:trPr>
          <w:trHeight w:val="187"/>
        </w:trPr>
        <w:tc>
          <w:tcPr>
            <w:tcW w:w="5240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442B40" w14:textId="000321E4" w:rsidR="003E69A0" w:rsidRPr="00C32D1A" w:rsidRDefault="003E69A0" w:rsidP="003E69A0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Stufe Ingenieur </w:t>
            </w:r>
            <w:r w:rsidR="00437EF2">
              <w:rPr>
                <w:sz w:val="20"/>
              </w:rPr>
              <w:t xml:space="preserve">/ Architekt </w:t>
            </w:r>
            <w:r>
              <w:rPr>
                <w:sz w:val="20"/>
              </w:rPr>
              <w:t>(Fachhochschule)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3C07FF" w14:textId="77777777" w:rsidR="003E69A0" w:rsidRPr="00C32D1A" w:rsidRDefault="003E69A0" w:rsidP="003E69A0">
            <w:pPr>
              <w:pStyle w:val="TabelleEingabeAnbieter"/>
              <w:jc w:val="center"/>
            </w:pPr>
            <w:r w:rsidRPr="00C32D1A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32D1A">
              <w:instrText xml:space="preserve"> FORMTEXT </w:instrText>
            </w:r>
            <w:r w:rsidRPr="00C32D1A">
              <w:fldChar w:fldCharType="separate"/>
            </w:r>
            <w:r w:rsidRPr="00C32D1A">
              <w:rPr>
                <w:noProof/>
              </w:rPr>
              <w:t> </w:t>
            </w:r>
            <w:r w:rsidRPr="00C32D1A">
              <w:rPr>
                <w:noProof/>
              </w:rPr>
              <w:t> </w:t>
            </w:r>
            <w:r w:rsidRPr="00C32D1A">
              <w:rPr>
                <w:noProof/>
              </w:rPr>
              <w:t> </w:t>
            </w:r>
            <w:r w:rsidRPr="00C32D1A">
              <w:rPr>
                <w:noProof/>
              </w:rPr>
              <w:t> </w:t>
            </w:r>
            <w:r w:rsidRPr="00C32D1A">
              <w:rPr>
                <w:noProof/>
              </w:rPr>
              <w:t> </w:t>
            </w:r>
            <w:r w:rsidRPr="00C32D1A">
              <w:fldChar w:fldCharType="end"/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0BA1FF" w14:textId="77777777" w:rsidR="003E69A0" w:rsidRPr="00C32D1A" w:rsidRDefault="003E69A0" w:rsidP="003E69A0">
            <w:pPr>
              <w:pStyle w:val="TabelleEingabeAnbieter"/>
              <w:jc w:val="center"/>
            </w:pPr>
            <w:r w:rsidRPr="00C32D1A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32D1A">
              <w:instrText xml:space="preserve"> FORMTEXT </w:instrText>
            </w:r>
            <w:r w:rsidRPr="00C32D1A">
              <w:fldChar w:fldCharType="separate"/>
            </w:r>
            <w:r w:rsidRPr="00C32D1A">
              <w:rPr>
                <w:noProof/>
              </w:rPr>
              <w:t> </w:t>
            </w:r>
            <w:r w:rsidRPr="00C32D1A">
              <w:rPr>
                <w:noProof/>
              </w:rPr>
              <w:t> </w:t>
            </w:r>
            <w:r w:rsidRPr="00C32D1A">
              <w:rPr>
                <w:noProof/>
              </w:rPr>
              <w:t> </w:t>
            </w:r>
            <w:r w:rsidRPr="00C32D1A">
              <w:rPr>
                <w:noProof/>
              </w:rPr>
              <w:t> </w:t>
            </w:r>
            <w:r w:rsidRPr="00C32D1A">
              <w:rPr>
                <w:noProof/>
              </w:rPr>
              <w:t> </w:t>
            </w:r>
            <w:r w:rsidRPr="00C32D1A">
              <w:fldChar w:fldCharType="end"/>
            </w:r>
          </w:p>
        </w:tc>
      </w:tr>
      <w:tr w:rsidR="003E69A0" w:rsidRPr="00C32D1A" w14:paraId="6CF539CF" w14:textId="77777777" w:rsidTr="003E69A0">
        <w:trPr>
          <w:trHeight w:val="187"/>
        </w:trPr>
        <w:tc>
          <w:tcPr>
            <w:tcW w:w="524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EAE27" w14:textId="2BBF1969" w:rsidR="003E69A0" w:rsidRPr="00C32D1A" w:rsidRDefault="003E69A0" w:rsidP="003E69A0">
            <w:pPr>
              <w:jc w:val="left"/>
              <w:rPr>
                <w:sz w:val="20"/>
              </w:rPr>
            </w:pPr>
            <w:r w:rsidRPr="00C32D1A">
              <w:rPr>
                <w:sz w:val="20"/>
              </w:rPr>
              <w:t>S</w:t>
            </w:r>
            <w:r>
              <w:rPr>
                <w:sz w:val="20"/>
              </w:rPr>
              <w:t xml:space="preserve">tufe Ingenieur </w:t>
            </w:r>
            <w:r w:rsidR="00437EF2">
              <w:rPr>
                <w:sz w:val="20"/>
              </w:rPr>
              <w:t xml:space="preserve">/ Architekt </w:t>
            </w:r>
            <w:r>
              <w:rPr>
                <w:sz w:val="20"/>
              </w:rPr>
              <w:t>(Hochschule)</w:t>
            </w:r>
          </w:p>
        </w:tc>
        <w:tc>
          <w:tcPr>
            <w:tcW w:w="157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95BD6A0" w14:textId="77777777" w:rsidR="003E69A0" w:rsidRPr="00C32D1A" w:rsidRDefault="003E69A0" w:rsidP="003E69A0">
            <w:pPr>
              <w:pStyle w:val="TabelleEingabeAnbieter"/>
              <w:jc w:val="center"/>
            </w:pPr>
            <w:r w:rsidRPr="00C32D1A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32D1A">
              <w:instrText xml:space="preserve"> FORMTEXT </w:instrText>
            </w:r>
            <w:r w:rsidRPr="00C32D1A">
              <w:fldChar w:fldCharType="separate"/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fldChar w:fldCharType="end"/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8468" w14:textId="77777777" w:rsidR="003E69A0" w:rsidRPr="00C32D1A" w:rsidRDefault="003E69A0" w:rsidP="003E69A0">
            <w:pPr>
              <w:pStyle w:val="TabelleEingabeAnbieter"/>
              <w:jc w:val="center"/>
            </w:pPr>
            <w:r w:rsidRPr="00C32D1A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32D1A">
              <w:instrText xml:space="preserve"> FORMTEXT </w:instrText>
            </w:r>
            <w:r w:rsidRPr="00C32D1A">
              <w:fldChar w:fldCharType="separate"/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fldChar w:fldCharType="end"/>
            </w:r>
          </w:p>
        </w:tc>
      </w:tr>
      <w:tr w:rsidR="003E69A0" w:rsidRPr="007D20DC" w14:paraId="088A2C9C" w14:textId="77777777" w:rsidTr="003E69A0">
        <w:trPr>
          <w:trHeight w:val="187"/>
        </w:trPr>
        <w:tc>
          <w:tcPr>
            <w:tcW w:w="524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7A49A" w14:textId="77777777" w:rsidR="003E69A0" w:rsidRPr="00C32D1A" w:rsidRDefault="003E69A0" w:rsidP="003E69A0">
            <w:pPr>
              <w:pStyle w:val="Absatz0Courier"/>
              <w:spacing w:after="0"/>
              <w:rPr>
                <w:sz w:val="20"/>
                <w:szCs w:val="20"/>
              </w:rPr>
            </w:pPr>
            <w:r w:rsidRPr="00C32D1A">
              <w:rPr>
                <w:rFonts w:ascii="Arial" w:hAnsi="Arial" w:cs="Arial"/>
                <w:sz w:val="20"/>
                <w:szCs w:val="20"/>
              </w:rPr>
              <w:t xml:space="preserve">Stufe </w:t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C32D1A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157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3258BA" w14:textId="77777777" w:rsidR="003E69A0" w:rsidRPr="00C32D1A" w:rsidRDefault="003E69A0" w:rsidP="003E69A0">
            <w:pPr>
              <w:pStyle w:val="TabelleEingabeAnbieter"/>
              <w:jc w:val="center"/>
            </w:pPr>
            <w:r w:rsidRPr="00C32D1A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32D1A">
              <w:instrText xml:space="preserve"> FORMTEXT </w:instrText>
            </w:r>
            <w:r w:rsidRPr="00C32D1A">
              <w:fldChar w:fldCharType="separate"/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fldChar w:fldCharType="end"/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9491" w14:textId="77777777" w:rsidR="003E69A0" w:rsidRPr="004534D5" w:rsidRDefault="003E69A0" w:rsidP="003E69A0">
            <w:pPr>
              <w:pStyle w:val="TabelleEingabeAnbieter"/>
              <w:jc w:val="center"/>
            </w:pPr>
            <w:r w:rsidRPr="00C32D1A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32D1A">
              <w:instrText xml:space="preserve"> FORMTEXT </w:instrText>
            </w:r>
            <w:r w:rsidRPr="00C32D1A">
              <w:fldChar w:fldCharType="separate"/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t> </w:t>
            </w:r>
            <w:r w:rsidRPr="00C32D1A">
              <w:fldChar w:fldCharType="end"/>
            </w:r>
          </w:p>
        </w:tc>
      </w:tr>
      <w:tr w:rsidR="003E69A0" w:rsidRPr="007D20DC" w14:paraId="4936B03B" w14:textId="77777777" w:rsidTr="003E69A0">
        <w:trPr>
          <w:trHeight w:val="187"/>
        </w:trPr>
        <w:tc>
          <w:tcPr>
            <w:tcW w:w="524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E1D69" w14:textId="77777777" w:rsidR="003E69A0" w:rsidRPr="004534D5" w:rsidRDefault="003E69A0" w:rsidP="003E69A0">
            <w:pPr>
              <w:pStyle w:val="Absatz0Courier"/>
              <w:spacing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157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1B1C96" w14:textId="77777777" w:rsidR="003E69A0" w:rsidRPr="004534D5" w:rsidRDefault="003E69A0" w:rsidP="003E69A0">
            <w:pPr>
              <w:pStyle w:val="TabelleEingabeAnbieter"/>
              <w:jc w:val="center"/>
            </w:pPr>
            <w:r w:rsidRPr="004534D5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7F5C" w14:textId="77777777" w:rsidR="003E69A0" w:rsidRPr="004534D5" w:rsidRDefault="003E69A0" w:rsidP="003E69A0">
            <w:pPr>
              <w:pStyle w:val="TabelleEingabeAnbieter"/>
              <w:jc w:val="center"/>
            </w:pPr>
            <w:r w:rsidRPr="004534D5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</w:p>
        </w:tc>
      </w:tr>
      <w:tr w:rsidR="003E69A0" w:rsidRPr="007D20DC" w14:paraId="04F9C9EB" w14:textId="77777777" w:rsidTr="003E69A0">
        <w:trPr>
          <w:trHeight w:val="187"/>
        </w:trPr>
        <w:tc>
          <w:tcPr>
            <w:tcW w:w="524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3B008" w14:textId="77777777" w:rsidR="003E69A0" w:rsidRPr="004534D5" w:rsidRDefault="003E69A0" w:rsidP="003E69A0">
            <w:pPr>
              <w:pStyle w:val="Absatz0Courier"/>
              <w:spacing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4534D5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157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5512A0" w14:textId="77777777" w:rsidR="003E69A0" w:rsidRPr="004534D5" w:rsidRDefault="003E69A0" w:rsidP="003E69A0">
            <w:pPr>
              <w:pStyle w:val="TabelleEingabeAnbieter"/>
              <w:jc w:val="center"/>
            </w:pPr>
            <w:r w:rsidRPr="004534D5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574B" w14:textId="77777777" w:rsidR="003E69A0" w:rsidRPr="004534D5" w:rsidRDefault="003E69A0" w:rsidP="003E69A0">
            <w:pPr>
              <w:pStyle w:val="TabelleEingabeAnbieter"/>
              <w:jc w:val="center"/>
            </w:pPr>
            <w:r w:rsidRPr="004534D5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</w:p>
        </w:tc>
      </w:tr>
      <w:tr w:rsidR="003E69A0" w:rsidRPr="007D20DC" w14:paraId="4063F3DF" w14:textId="77777777" w:rsidTr="003E69A0">
        <w:trPr>
          <w:trHeight w:val="187"/>
        </w:trPr>
        <w:tc>
          <w:tcPr>
            <w:tcW w:w="524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C3DE89" w14:textId="77777777" w:rsidR="003E69A0" w:rsidRPr="004534D5" w:rsidRDefault="003E69A0" w:rsidP="003E69A0">
            <w:pPr>
              <w:pStyle w:val="Absatz1"/>
              <w:spacing w:after="0"/>
              <w:ind w:left="0"/>
              <w:jc w:val="left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Sekretariat</w:t>
            </w:r>
          </w:p>
        </w:tc>
        <w:tc>
          <w:tcPr>
            <w:tcW w:w="157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3D2760" w14:textId="77777777" w:rsidR="003E69A0" w:rsidRPr="004534D5" w:rsidRDefault="003E69A0" w:rsidP="003E69A0">
            <w:pPr>
              <w:pStyle w:val="TabelleEingabeAnbieter"/>
              <w:jc w:val="center"/>
            </w:pPr>
            <w:r w:rsidRPr="004534D5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8695" w14:textId="77777777" w:rsidR="003E69A0" w:rsidRPr="004534D5" w:rsidRDefault="003E69A0" w:rsidP="003E69A0">
            <w:pPr>
              <w:pStyle w:val="TabelleEingabeAnbieter"/>
              <w:jc w:val="center"/>
            </w:pPr>
            <w:r w:rsidRPr="004534D5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</w:p>
        </w:tc>
      </w:tr>
      <w:tr w:rsidR="003E69A0" w:rsidRPr="007D20DC" w14:paraId="6360AB5B" w14:textId="77777777" w:rsidTr="003E69A0">
        <w:trPr>
          <w:trHeight w:val="187"/>
        </w:trPr>
        <w:tc>
          <w:tcPr>
            <w:tcW w:w="524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81A9" w14:textId="77777777" w:rsidR="003E69A0" w:rsidRPr="004534D5" w:rsidRDefault="003E69A0" w:rsidP="003E69A0">
            <w:pPr>
              <w:pStyle w:val="Absatz1"/>
              <w:spacing w:after="0"/>
              <w:ind w:left="0"/>
              <w:jc w:val="left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Lehrlinge</w:t>
            </w:r>
          </w:p>
        </w:tc>
        <w:tc>
          <w:tcPr>
            <w:tcW w:w="157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D6E0D74" w14:textId="77777777" w:rsidR="003E69A0" w:rsidRPr="004534D5" w:rsidRDefault="003E69A0" w:rsidP="003E69A0">
            <w:pPr>
              <w:pStyle w:val="TabelleEingabeAnbieter"/>
              <w:jc w:val="center"/>
            </w:pPr>
            <w:r w:rsidRPr="004534D5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0BE9" w14:textId="77777777" w:rsidR="003E69A0" w:rsidRPr="004534D5" w:rsidRDefault="003E69A0" w:rsidP="003E69A0">
            <w:pPr>
              <w:pStyle w:val="TabelleEingabeAnbieter"/>
              <w:jc w:val="center"/>
            </w:pPr>
            <w:r w:rsidRPr="004534D5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4534D5">
              <w:instrText xml:space="preserve"> FORMTEXT </w:instrText>
            </w:r>
            <w:r w:rsidRPr="004534D5">
              <w:fldChar w:fldCharType="separate"/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t> </w:t>
            </w:r>
            <w:r w:rsidRPr="004534D5">
              <w:fldChar w:fldCharType="end"/>
            </w:r>
          </w:p>
        </w:tc>
      </w:tr>
      <w:tr w:rsidR="003E69A0" w:rsidRPr="007D20DC" w14:paraId="669CE28C" w14:textId="77777777" w:rsidTr="003E69A0">
        <w:trPr>
          <w:trHeight w:val="187"/>
        </w:trPr>
        <w:tc>
          <w:tcPr>
            <w:tcW w:w="52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9AA75E" w14:textId="77777777" w:rsidR="003E69A0" w:rsidRPr="004534D5" w:rsidRDefault="003E69A0" w:rsidP="003E69A0">
            <w:pPr>
              <w:pStyle w:val="Absatz1"/>
              <w:spacing w:after="0"/>
              <w:ind w:left="0"/>
              <w:jc w:val="left"/>
              <w:rPr>
                <w:b/>
                <w:bCs/>
                <w:sz w:val="20"/>
                <w:szCs w:val="20"/>
              </w:rPr>
            </w:pPr>
            <w:r w:rsidRPr="004534D5">
              <w:rPr>
                <w:b/>
                <w:bCs/>
                <w:sz w:val="20"/>
                <w:szCs w:val="20"/>
              </w:rPr>
              <w:t>Total beschäftigte Mitarbeitende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vAlign w:val="center"/>
          </w:tcPr>
          <w:p w14:paraId="5E137B71" w14:textId="77777777" w:rsidR="003E69A0" w:rsidRPr="00C924F9" w:rsidRDefault="003E69A0" w:rsidP="003E69A0">
            <w:pPr>
              <w:pStyle w:val="TabelleEingabeAnbieter"/>
              <w:jc w:val="center"/>
              <w:rPr>
                <w:b/>
              </w:rPr>
            </w:pPr>
            <w:r w:rsidRPr="00C924F9">
              <w:rPr>
                <w:b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b/>
              </w:rPr>
              <w:instrText xml:space="preserve"> FORMTEXT </w:instrText>
            </w:r>
            <w:r w:rsidRPr="00C924F9">
              <w:rPr>
                <w:b/>
              </w:rPr>
            </w:r>
            <w:r w:rsidRPr="00C924F9">
              <w:rPr>
                <w:b/>
              </w:rPr>
              <w:fldChar w:fldCharType="separate"/>
            </w:r>
            <w:r w:rsidRPr="00C924F9">
              <w:rPr>
                <w:b/>
              </w:rPr>
              <w:t> </w:t>
            </w:r>
            <w:r w:rsidRPr="00C924F9">
              <w:rPr>
                <w:b/>
              </w:rPr>
              <w:t> </w:t>
            </w:r>
            <w:r w:rsidRPr="00C924F9">
              <w:rPr>
                <w:b/>
              </w:rPr>
              <w:t> </w:t>
            </w:r>
            <w:r w:rsidRPr="00C924F9">
              <w:rPr>
                <w:b/>
              </w:rPr>
              <w:t> </w:t>
            </w:r>
            <w:r w:rsidRPr="00C924F9">
              <w:rPr>
                <w:b/>
              </w:rPr>
              <w:t> </w:t>
            </w:r>
            <w:r w:rsidRPr="00C924F9">
              <w:rPr>
                <w:b/>
              </w:rPr>
              <w:fldChar w:fldCharType="end"/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C738408" w14:textId="77777777" w:rsidR="003E69A0" w:rsidRPr="00C924F9" w:rsidRDefault="003E69A0" w:rsidP="003E69A0">
            <w:pPr>
              <w:pStyle w:val="TabelleEingabeAnbieter"/>
              <w:jc w:val="center"/>
              <w:rPr>
                <w:b/>
              </w:rPr>
            </w:pPr>
            <w:r w:rsidRPr="00C924F9">
              <w:rPr>
                <w:b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b/>
              </w:rPr>
              <w:instrText xml:space="preserve"> FORMTEXT </w:instrText>
            </w:r>
            <w:r w:rsidRPr="00C924F9">
              <w:rPr>
                <w:b/>
              </w:rPr>
            </w:r>
            <w:r w:rsidRPr="00C924F9">
              <w:rPr>
                <w:b/>
              </w:rPr>
              <w:fldChar w:fldCharType="separate"/>
            </w:r>
            <w:r w:rsidRPr="00C924F9">
              <w:rPr>
                <w:b/>
              </w:rPr>
              <w:t> </w:t>
            </w:r>
            <w:r w:rsidRPr="00C924F9">
              <w:rPr>
                <w:b/>
              </w:rPr>
              <w:t> </w:t>
            </w:r>
            <w:r w:rsidRPr="00C924F9">
              <w:rPr>
                <w:b/>
              </w:rPr>
              <w:t> </w:t>
            </w:r>
            <w:r w:rsidRPr="00C924F9">
              <w:rPr>
                <w:b/>
              </w:rPr>
              <w:t> </w:t>
            </w:r>
            <w:r w:rsidRPr="00C924F9">
              <w:rPr>
                <w:b/>
              </w:rPr>
              <w:t> </w:t>
            </w:r>
            <w:r w:rsidRPr="00C924F9">
              <w:rPr>
                <w:b/>
              </w:rPr>
              <w:fldChar w:fldCharType="end"/>
            </w:r>
          </w:p>
        </w:tc>
      </w:tr>
    </w:tbl>
    <w:p w14:paraId="2BAC052E" w14:textId="77777777" w:rsidR="003E69A0" w:rsidRPr="00A22750" w:rsidRDefault="003E69A0" w:rsidP="003E69A0">
      <w:pPr>
        <w:pStyle w:val="berschrift3"/>
      </w:pPr>
      <w:r w:rsidRPr="00A22750">
        <w:t>Verfügbarkeit der personellen Ressourcen</w:t>
      </w:r>
    </w:p>
    <w:tbl>
      <w:tblPr>
        <w:tblW w:w="8501" w:type="dxa"/>
        <w:tblInd w:w="7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283"/>
        <w:gridCol w:w="1995"/>
        <w:gridCol w:w="284"/>
        <w:gridCol w:w="2892"/>
      </w:tblGrid>
      <w:tr w:rsidR="003E69A0" w:rsidRPr="00A22750" w14:paraId="601E359D" w14:textId="77777777" w:rsidTr="003E69A0">
        <w:trPr>
          <w:trHeight w:val="187"/>
        </w:trPr>
        <w:tc>
          <w:tcPr>
            <w:tcW w:w="8501" w:type="dxa"/>
            <w:gridSpan w:val="5"/>
          </w:tcPr>
          <w:p w14:paraId="014F73E8" w14:textId="77777777" w:rsidR="003E69A0" w:rsidRPr="004534D5" w:rsidRDefault="003E69A0" w:rsidP="003E69A0">
            <w:pPr>
              <w:pStyle w:val="Absatz0Tabelle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 Anbieter begründet und bestätigt mit seiner Unterschrift, dass er</w:t>
            </w:r>
            <w:r w:rsidRPr="004534D5">
              <w:rPr>
                <w:sz w:val="20"/>
                <w:szCs w:val="20"/>
              </w:rPr>
              <w:t xml:space="preserve"> die notwendigen personellen Ressourcen für die ausgeschriebene Leistung vollständig bereitstellen</w:t>
            </w:r>
            <w:r>
              <w:rPr>
                <w:sz w:val="20"/>
                <w:szCs w:val="20"/>
              </w:rPr>
              <w:t xml:space="preserve"> kann.</w:t>
            </w:r>
          </w:p>
        </w:tc>
      </w:tr>
      <w:tr w:rsidR="003E69A0" w:rsidRPr="00A22750" w14:paraId="3118A200" w14:textId="77777777" w:rsidTr="003E69A0">
        <w:trPr>
          <w:trHeight w:val="187"/>
        </w:trPr>
        <w:tc>
          <w:tcPr>
            <w:tcW w:w="8501" w:type="dxa"/>
            <w:gridSpan w:val="5"/>
          </w:tcPr>
          <w:p w14:paraId="01FBB9EE" w14:textId="77777777" w:rsidR="003E69A0" w:rsidRPr="004534D5" w:rsidRDefault="003E69A0" w:rsidP="003E69A0">
            <w:pPr>
              <w:pStyle w:val="Absatz0Tabelle"/>
              <w:spacing w:before="0" w:after="0"/>
              <w:rPr>
                <w:sz w:val="20"/>
                <w:szCs w:val="20"/>
              </w:rPr>
            </w:pPr>
          </w:p>
        </w:tc>
      </w:tr>
      <w:tr w:rsidR="003E69A0" w:rsidRPr="00A22750" w14:paraId="6CF45656" w14:textId="77777777" w:rsidTr="003E69A0">
        <w:trPr>
          <w:trHeight w:val="187"/>
        </w:trPr>
        <w:tc>
          <w:tcPr>
            <w:tcW w:w="8501" w:type="dxa"/>
            <w:gridSpan w:val="5"/>
            <w:tcBorders>
              <w:bottom w:val="single" w:sz="4" w:space="0" w:color="auto"/>
            </w:tcBorders>
          </w:tcPr>
          <w:p w14:paraId="190B98DF" w14:textId="77777777" w:rsidR="003E69A0" w:rsidRPr="004534D5" w:rsidRDefault="003E69A0" w:rsidP="003E69A0">
            <w:pPr>
              <w:pStyle w:val="Absatz0Tabelle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4534D5">
              <w:rPr>
                <w:sz w:val="20"/>
                <w:szCs w:val="20"/>
              </w:rPr>
              <w:t>egründ</w:t>
            </w:r>
            <w:r>
              <w:rPr>
                <w:sz w:val="20"/>
                <w:szCs w:val="20"/>
              </w:rPr>
              <w:t>u</w:t>
            </w:r>
            <w:r w:rsidRPr="004534D5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g:</w:t>
            </w:r>
          </w:p>
        </w:tc>
      </w:tr>
      <w:tr w:rsidR="003E69A0" w:rsidRPr="00A22750" w14:paraId="613CEA3C" w14:textId="77777777" w:rsidTr="003E69A0">
        <w:trPr>
          <w:trHeight w:val="567"/>
        </w:trPr>
        <w:tc>
          <w:tcPr>
            <w:tcW w:w="8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0B56" w14:textId="77777777" w:rsidR="003E69A0" w:rsidRPr="004534D5" w:rsidRDefault="003E69A0" w:rsidP="003E69A0">
            <w:pPr>
              <w:pStyle w:val="Absatz0Tabelle"/>
              <w:spacing w:before="0" w:after="0"/>
              <w:rPr>
                <w:sz w:val="20"/>
                <w:szCs w:val="20"/>
              </w:rPr>
            </w:pPr>
            <w:r w:rsidRPr="004534D5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4534D5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4534D5">
              <w:rPr>
                <w:color w:val="3333FF"/>
                <w:sz w:val="20"/>
                <w:szCs w:val="20"/>
              </w:rPr>
            </w:r>
            <w:r w:rsidRPr="004534D5">
              <w:rPr>
                <w:color w:val="3333FF"/>
                <w:sz w:val="20"/>
                <w:szCs w:val="20"/>
              </w:rPr>
              <w:fldChar w:fldCharType="separate"/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3E69A0" w:rsidRPr="00A22750" w14:paraId="1B7C66E2" w14:textId="77777777" w:rsidTr="003E69A0">
        <w:trPr>
          <w:trHeight w:val="187"/>
        </w:trPr>
        <w:tc>
          <w:tcPr>
            <w:tcW w:w="8501" w:type="dxa"/>
            <w:gridSpan w:val="5"/>
            <w:tcBorders>
              <w:top w:val="single" w:sz="4" w:space="0" w:color="auto"/>
            </w:tcBorders>
          </w:tcPr>
          <w:p w14:paraId="78F2F3B5" w14:textId="77777777" w:rsidR="003E69A0" w:rsidRPr="004534D5" w:rsidRDefault="003E69A0" w:rsidP="003E69A0">
            <w:pPr>
              <w:pStyle w:val="Absatz0Tabelle"/>
              <w:spacing w:before="0" w:after="0"/>
              <w:rPr>
                <w:color w:val="3333FF"/>
                <w:sz w:val="20"/>
                <w:szCs w:val="20"/>
              </w:rPr>
            </w:pPr>
          </w:p>
        </w:tc>
      </w:tr>
      <w:tr w:rsidR="003E69A0" w:rsidRPr="00A22750" w14:paraId="2BE755B9" w14:textId="77777777" w:rsidTr="003E69A0">
        <w:trPr>
          <w:cantSplit/>
          <w:trHeight w:val="567"/>
        </w:trPr>
        <w:tc>
          <w:tcPr>
            <w:tcW w:w="3047" w:type="dxa"/>
            <w:tcBorders>
              <w:bottom w:val="single" w:sz="4" w:space="0" w:color="auto"/>
            </w:tcBorders>
          </w:tcPr>
          <w:p w14:paraId="0E83B6F5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>
              <w:rPr>
                <w:b/>
                <w:sz w:val="20"/>
              </w:rPr>
              <w:t>Anbieter / Federführende Firma</w:t>
            </w:r>
            <w:r w:rsidRPr="00A80B0F">
              <w:rPr>
                <w:b/>
                <w:sz w:val="20"/>
              </w:rPr>
              <w:t>:</w:t>
            </w:r>
          </w:p>
        </w:tc>
        <w:tc>
          <w:tcPr>
            <w:tcW w:w="283" w:type="dxa"/>
          </w:tcPr>
          <w:p w14:paraId="6E0E9A16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413A29F7" w14:textId="77777777" w:rsidR="003E69A0" w:rsidRPr="00A80B0F" w:rsidRDefault="003E69A0" w:rsidP="003E69A0">
            <w:pPr>
              <w:pStyle w:val="Standard1"/>
              <w:ind w:left="0"/>
              <w:rPr>
                <w:color w:val="3333FF"/>
                <w:sz w:val="20"/>
              </w:rPr>
            </w:pPr>
          </w:p>
        </w:tc>
        <w:tc>
          <w:tcPr>
            <w:tcW w:w="284" w:type="dxa"/>
          </w:tcPr>
          <w:p w14:paraId="6F68B8D4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2892" w:type="dxa"/>
            <w:tcBorders>
              <w:bottom w:val="single" w:sz="4" w:space="0" w:color="auto"/>
            </w:tcBorders>
          </w:tcPr>
          <w:p w14:paraId="1F877D87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</w:tr>
      <w:tr w:rsidR="003E69A0" w:rsidRPr="008A6A23" w14:paraId="56B08066" w14:textId="77777777" w:rsidTr="003E69A0">
        <w:trPr>
          <w:cantSplit/>
          <w:trHeight w:val="187"/>
        </w:trPr>
        <w:tc>
          <w:tcPr>
            <w:tcW w:w="3047" w:type="dxa"/>
            <w:tcBorders>
              <w:top w:val="single" w:sz="4" w:space="0" w:color="auto"/>
            </w:tcBorders>
          </w:tcPr>
          <w:p w14:paraId="64D05E17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Firmenstempel</w:t>
            </w:r>
          </w:p>
        </w:tc>
        <w:tc>
          <w:tcPr>
            <w:tcW w:w="283" w:type="dxa"/>
          </w:tcPr>
          <w:p w14:paraId="28B687ED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7D895454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Ort / Datum</w:t>
            </w:r>
          </w:p>
        </w:tc>
        <w:tc>
          <w:tcPr>
            <w:tcW w:w="284" w:type="dxa"/>
          </w:tcPr>
          <w:p w14:paraId="1875146D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single" w:sz="4" w:space="0" w:color="auto"/>
            </w:tcBorders>
          </w:tcPr>
          <w:p w14:paraId="5E9D6174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Unterschrift</w:t>
            </w:r>
          </w:p>
        </w:tc>
      </w:tr>
    </w:tbl>
    <w:p w14:paraId="4C3A9A0D" w14:textId="77777777" w:rsidR="003E69A0" w:rsidRDefault="003E69A0" w:rsidP="003E69A0">
      <w:pPr>
        <w:jc w:val="left"/>
      </w:pPr>
      <w:r>
        <w:br w:type="page"/>
      </w:r>
    </w:p>
    <w:p w14:paraId="7F34CC1F" w14:textId="77777777" w:rsidR="003E69A0" w:rsidRDefault="003E69A0" w:rsidP="003E69A0">
      <w:pPr>
        <w:pStyle w:val="Standard1"/>
        <w:ind w:left="0"/>
        <w:sectPr w:rsidR="003E69A0" w:rsidSect="00D37175">
          <w:headerReference w:type="default" r:id="rId9"/>
          <w:footerReference w:type="default" r:id="rId10"/>
          <w:headerReference w:type="first" r:id="rId11"/>
          <w:pgSz w:w="11906" w:h="16838" w:code="9"/>
          <w:pgMar w:top="1418" w:right="1418" w:bottom="1134" w:left="1418" w:header="567" w:footer="340" w:gutter="0"/>
          <w:cols w:space="720"/>
          <w:titlePg/>
          <w:docGrid w:linePitch="299"/>
        </w:sectPr>
      </w:pPr>
    </w:p>
    <w:p w14:paraId="2787B494" w14:textId="77777777" w:rsidR="003E69A0" w:rsidRDefault="003E69A0" w:rsidP="003E69A0">
      <w:pPr>
        <w:pStyle w:val="berschrift3"/>
      </w:pPr>
      <w:r>
        <w:lastRenderedPageBreak/>
        <w:t>Bestätigung Projektteam</w:t>
      </w:r>
    </w:p>
    <w:tbl>
      <w:tblPr>
        <w:tblW w:w="14525" w:type="dxa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5"/>
        <w:gridCol w:w="1671"/>
        <w:gridCol w:w="1774"/>
        <w:gridCol w:w="1271"/>
        <w:gridCol w:w="1690"/>
        <w:gridCol w:w="1128"/>
        <w:gridCol w:w="1787"/>
        <w:gridCol w:w="981"/>
        <w:gridCol w:w="849"/>
        <w:gridCol w:w="1475"/>
        <w:gridCol w:w="1124"/>
      </w:tblGrid>
      <w:tr w:rsidR="003E69A0" w:rsidRPr="00862422" w14:paraId="6B0E81F0" w14:textId="77777777" w:rsidTr="00437EF2">
        <w:trPr>
          <w:gridAfter w:val="6"/>
          <w:wAfter w:w="7344" w:type="dxa"/>
        </w:trPr>
        <w:tc>
          <w:tcPr>
            <w:tcW w:w="2446" w:type="dxa"/>
            <w:gridSpan w:val="2"/>
            <w:shd w:val="pct5" w:color="000000" w:fill="FFFFFF"/>
          </w:tcPr>
          <w:p w14:paraId="1C275A39" w14:textId="77777777" w:rsidR="003E69A0" w:rsidRPr="00862422" w:rsidRDefault="003E69A0" w:rsidP="003E69A0">
            <w:pPr>
              <w:tabs>
                <w:tab w:val="left" w:pos="851"/>
                <w:tab w:val="left" w:pos="1134"/>
                <w:tab w:val="center" w:pos="4678"/>
                <w:tab w:val="right" w:pos="9356"/>
              </w:tabs>
              <w:spacing w:before="20" w:after="20"/>
              <w:rPr>
                <w:sz w:val="20"/>
              </w:rPr>
            </w:pPr>
            <w:r w:rsidRPr="00862422">
              <w:rPr>
                <w:b/>
                <w:sz w:val="20"/>
              </w:rPr>
              <w:t>Anhang zu Vertrag (Nr.)</w:t>
            </w:r>
          </w:p>
        </w:tc>
        <w:tc>
          <w:tcPr>
            <w:tcW w:w="4735" w:type="dxa"/>
            <w:gridSpan w:val="3"/>
            <w:shd w:val="pct5" w:color="000000" w:fill="FFFFFF"/>
          </w:tcPr>
          <w:p w14:paraId="2CBD08FC" w14:textId="77777777" w:rsidR="003E69A0" w:rsidRPr="00862422" w:rsidRDefault="003E69A0" w:rsidP="003E69A0">
            <w:pPr>
              <w:tabs>
                <w:tab w:val="left" w:pos="851"/>
                <w:tab w:val="left" w:pos="1134"/>
                <w:tab w:val="center" w:pos="4678"/>
                <w:tab w:val="right" w:pos="9356"/>
              </w:tabs>
              <w:spacing w:before="20" w:after="20"/>
              <w:rPr>
                <w:color w:val="000000"/>
                <w:sz w:val="20"/>
              </w:rPr>
            </w:pPr>
            <w:r w:rsidRPr="00862422">
              <w:rPr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>
                    <w:default w:val="Nr."/>
                  </w:textInput>
                </w:ffData>
              </w:fldChar>
            </w:r>
            <w:bookmarkStart w:id="56" w:name="Text34"/>
            <w:r w:rsidRPr="00862422">
              <w:rPr>
                <w:sz w:val="20"/>
              </w:rPr>
              <w:instrText xml:space="preserve"> FORMTEXT </w:instrText>
            </w:r>
            <w:r w:rsidRPr="00862422">
              <w:rPr>
                <w:sz w:val="20"/>
              </w:rPr>
            </w:r>
            <w:r w:rsidRPr="00862422">
              <w:rPr>
                <w:sz w:val="20"/>
              </w:rPr>
              <w:fldChar w:fldCharType="separate"/>
            </w:r>
            <w:r w:rsidRPr="00862422">
              <w:rPr>
                <w:noProof/>
                <w:sz w:val="20"/>
              </w:rPr>
              <w:t>Nr.</w:t>
            </w:r>
            <w:r w:rsidRPr="00862422">
              <w:rPr>
                <w:sz w:val="20"/>
              </w:rPr>
              <w:fldChar w:fldCharType="end"/>
            </w:r>
            <w:bookmarkEnd w:id="56"/>
          </w:p>
        </w:tc>
      </w:tr>
      <w:tr w:rsidR="003E69A0" w:rsidRPr="00862422" w14:paraId="428DC535" w14:textId="77777777" w:rsidTr="00437EF2">
        <w:trPr>
          <w:gridAfter w:val="6"/>
          <w:wAfter w:w="7344" w:type="dxa"/>
        </w:trPr>
        <w:tc>
          <w:tcPr>
            <w:tcW w:w="2446" w:type="dxa"/>
            <w:gridSpan w:val="2"/>
            <w:shd w:val="pct5" w:color="000000" w:fill="FFFFFF"/>
          </w:tcPr>
          <w:p w14:paraId="269BBE96" w14:textId="77777777" w:rsidR="003E69A0" w:rsidRPr="00862422" w:rsidRDefault="003E69A0" w:rsidP="003E69A0">
            <w:pPr>
              <w:tabs>
                <w:tab w:val="left" w:pos="851"/>
                <w:tab w:val="left" w:pos="1134"/>
                <w:tab w:val="center" w:pos="4678"/>
                <w:tab w:val="right" w:pos="9356"/>
              </w:tabs>
              <w:spacing w:before="20" w:after="20"/>
              <w:rPr>
                <w:sz w:val="20"/>
              </w:rPr>
            </w:pPr>
            <w:r w:rsidRPr="00862422">
              <w:rPr>
                <w:b/>
                <w:sz w:val="20"/>
              </w:rPr>
              <w:t>Vertragsgegenstand</w:t>
            </w:r>
          </w:p>
        </w:tc>
        <w:tc>
          <w:tcPr>
            <w:tcW w:w="4735" w:type="dxa"/>
            <w:gridSpan w:val="3"/>
            <w:shd w:val="pct5" w:color="000000" w:fill="FFFFFF"/>
          </w:tcPr>
          <w:p w14:paraId="3FEB57A2" w14:textId="222774EC" w:rsidR="003E69A0" w:rsidRPr="00862422" w:rsidRDefault="00437EF2" w:rsidP="00437EF2">
            <w:pPr>
              <w:tabs>
                <w:tab w:val="left" w:pos="851"/>
                <w:tab w:val="left" w:pos="1134"/>
                <w:tab w:val="center" w:pos="4678"/>
                <w:tab w:val="right" w:pos="9356"/>
              </w:tabs>
              <w:spacing w:before="20" w:after="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IB-Aufbau / GEP / VEK Koordinationsbüro FM Mitte</w:t>
            </w:r>
          </w:p>
        </w:tc>
      </w:tr>
      <w:tr w:rsidR="003E69A0" w:rsidRPr="00862422" w14:paraId="7F52F7CE" w14:textId="77777777" w:rsidTr="00437EF2">
        <w:trPr>
          <w:gridAfter w:val="6"/>
          <w:wAfter w:w="7344" w:type="dxa"/>
        </w:trPr>
        <w:tc>
          <w:tcPr>
            <w:tcW w:w="2446" w:type="dxa"/>
            <w:gridSpan w:val="2"/>
            <w:shd w:val="pct5" w:color="000000" w:fill="FFFFFF"/>
          </w:tcPr>
          <w:p w14:paraId="53D3568C" w14:textId="77777777" w:rsidR="003E69A0" w:rsidRPr="00862422" w:rsidRDefault="003E69A0" w:rsidP="003E69A0">
            <w:pPr>
              <w:tabs>
                <w:tab w:val="left" w:pos="851"/>
                <w:tab w:val="left" w:pos="1134"/>
                <w:tab w:val="center" w:pos="4678"/>
                <w:tab w:val="right" w:pos="9356"/>
              </w:tabs>
              <w:spacing w:before="20" w:after="20"/>
              <w:rPr>
                <w:b/>
                <w:sz w:val="20"/>
              </w:rPr>
            </w:pPr>
            <w:r w:rsidRPr="00862422">
              <w:rPr>
                <w:b/>
                <w:sz w:val="20"/>
              </w:rPr>
              <w:t>Projekt Def. SAP</w:t>
            </w:r>
          </w:p>
        </w:tc>
        <w:tc>
          <w:tcPr>
            <w:tcW w:w="4735" w:type="dxa"/>
            <w:gridSpan w:val="3"/>
            <w:shd w:val="pct5" w:color="000000" w:fill="FFFFFF"/>
          </w:tcPr>
          <w:p w14:paraId="6DAC1FF5" w14:textId="77777777" w:rsidR="003E69A0" w:rsidRPr="00862422" w:rsidRDefault="003E69A0" w:rsidP="003E69A0">
            <w:pPr>
              <w:tabs>
                <w:tab w:val="left" w:pos="851"/>
                <w:tab w:val="left" w:pos="1134"/>
                <w:tab w:val="center" w:pos="4678"/>
                <w:tab w:val="right" w:pos="9356"/>
              </w:tabs>
              <w:spacing w:before="20" w:after="20"/>
              <w:rPr>
                <w:color w:val="000000"/>
                <w:sz w:val="20"/>
              </w:rPr>
            </w:pPr>
          </w:p>
        </w:tc>
      </w:tr>
      <w:tr w:rsidR="003E69A0" w:rsidRPr="00862422" w14:paraId="60B3C9E8" w14:textId="77777777" w:rsidTr="003E69A0">
        <w:trPr>
          <w:trHeight w:val="390"/>
        </w:trPr>
        <w:tc>
          <w:tcPr>
            <w:tcW w:w="14525" w:type="dxa"/>
            <w:gridSpan w:val="11"/>
            <w:shd w:val="clear" w:color="auto" w:fill="F2F2F2"/>
          </w:tcPr>
          <w:p w14:paraId="2CF99924" w14:textId="77777777" w:rsidR="003E69A0" w:rsidRDefault="003E69A0" w:rsidP="003E69A0">
            <w:pPr>
              <w:spacing w:before="20" w:after="20"/>
              <w:jc w:val="left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Die Bestätigung des Projektteams ist ein Vertragsbestandteil.</w:t>
            </w:r>
          </w:p>
          <w:p w14:paraId="7E74C4EE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b/>
                <w:sz w:val="20"/>
                <w:highlight w:val="yellow"/>
              </w:rPr>
            </w:pPr>
            <w:r w:rsidRPr="00862422">
              <w:rPr>
                <w:rFonts w:cs="Times New Roman"/>
                <w:b/>
                <w:sz w:val="20"/>
              </w:rPr>
              <w:t xml:space="preserve">(Die Spalten dürfen nicht abgeändert werden und müssen </w:t>
            </w:r>
            <w:r w:rsidRPr="00862422">
              <w:rPr>
                <w:rFonts w:cs="Times New Roman"/>
                <w:b/>
                <w:sz w:val="20"/>
                <w:u w:val="single"/>
              </w:rPr>
              <w:t xml:space="preserve">vollständig ausgefüllt </w:t>
            </w:r>
            <w:r w:rsidRPr="00862422">
              <w:rPr>
                <w:rFonts w:cs="Times New Roman"/>
                <w:b/>
                <w:sz w:val="20"/>
              </w:rPr>
              <w:t>werden.)</w:t>
            </w:r>
            <w:r>
              <w:rPr>
                <w:rFonts w:cs="Times New Roman"/>
                <w:b/>
                <w:sz w:val="20"/>
              </w:rPr>
              <w:t>:</w:t>
            </w:r>
          </w:p>
        </w:tc>
      </w:tr>
      <w:tr w:rsidR="003E69A0" w:rsidRPr="00862422" w14:paraId="3938DE45" w14:textId="77777777" w:rsidTr="00437EF2">
        <w:tc>
          <w:tcPr>
            <w:tcW w:w="775" w:type="dxa"/>
            <w:shd w:val="clear" w:color="auto" w:fill="D9D9D9"/>
          </w:tcPr>
          <w:p w14:paraId="6C55B567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Firma Nr.</w:t>
            </w:r>
          </w:p>
        </w:tc>
        <w:tc>
          <w:tcPr>
            <w:tcW w:w="1671" w:type="dxa"/>
            <w:shd w:val="clear" w:color="auto" w:fill="D9D9D9"/>
          </w:tcPr>
          <w:p w14:paraId="2F1D0E61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>Name</w:t>
            </w:r>
          </w:p>
        </w:tc>
        <w:tc>
          <w:tcPr>
            <w:tcW w:w="1774" w:type="dxa"/>
            <w:shd w:val="clear" w:color="auto" w:fill="D9D9D9"/>
          </w:tcPr>
          <w:p w14:paraId="08BD70B0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>Vorname</w:t>
            </w:r>
          </w:p>
        </w:tc>
        <w:tc>
          <w:tcPr>
            <w:tcW w:w="1271" w:type="dxa"/>
            <w:shd w:val="clear" w:color="auto" w:fill="D9D9D9"/>
          </w:tcPr>
          <w:p w14:paraId="6698D46C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>Geb. Datum</w:t>
            </w:r>
            <w:r w:rsidRPr="00862422">
              <w:rPr>
                <w:rFonts w:cs="Times New Roman"/>
                <w:sz w:val="20"/>
              </w:rPr>
              <w:br/>
              <w:t>dd.mm.yyyy</w:t>
            </w:r>
          </w:p>
        </w:tc>
        <w:tc>
          <w:tcPr>
            <w:tcW w:w="1690" w:type="dxa"/>
            <w:shd w:val="clear" w:color="auto" w:fill="D9D9D9"/>
          </w:tcPr>
          <w:p w14:paraId="101A0DD3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>Beruf oder</w:t>
            </w:r>
            <w:r w:rsidRPr="00862422">
              <w:rPr>
                <w:rFonts w:cs="Times New Roman"/>
                <w:sz w:val="20"/>
              </w:rPr>
              <w:br/>
              <w:t>Ausbildung</w:t>
            </w:r>
          </w:p>
        </w:tc>
        <w:tc>
          <w:tcPr>
            <w:tcW w:w="1128" w:type="dxa"/>
            <w:shd w:val="clear" w:color="auto" w:fill="D9D9D9"/>
          </w:tcPr>
          <w:p w14:paraId="52912248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>Abschluss</w:t>
            </w:r>
            <w:r w:rsidRPr="00862422">
              <w:rPr>
                <w:rFonts w:cs="Times New Roman"/>
                <w:sz w:val="20"/>
              </w:rPr>
              <w:br/>
              <w:t>(yyyy)</w:t>
            </w:r>
          </w:p>
        </w:tc>
        <w:tc>
          <w:tcPr>
            <w:tcW w:w="1787" w:type="dxa"/>
            <w:shd w:val="clear" w:color="auto" w:fill="D9D9D9"/>
          </w:tcPr>
          <w:p w14:paraId="24DCFAB3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 xml:space="preserve">Funktion </w:t>
            </w:r>
            <w:r w:rsidRPr="00862422">
              <w:rPr>
                <w:rFonts w:cs="Times New Roman"/>
                <w:sz w:val="20"/>
              </w:rPr>
              <w:br/>
              <w:t>im Projekt</w:t>
            </w:r>
          </w:p>
        </w:tc>
        <w:tc>
          <w:tcPr>
            <w:tcW w:w="981" w:type="dxa"/>
            <w:shd w:val="clear" w:color="auto" w:fill="D9D9D9"/>
          </w:tcPr>
          <w:p w14:paraId="4C8A7700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>Modul/e</w:t>
            </w:r>
          </w:p>
        </w:tc>
        <w:tc>
          <w:tcPr>
            <w:tcW w:w="849" w:type="dxa"/>
            <w:shd w:val="clear" w:color="auto" w:fill="D9D9D9"/>
          </w:tcPr>
          <w:p w14:paraId="770409E5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>PSP</w:t>
            </w:r>
            <w:r w:rsidRPr="00862422">
              <w:rPr>
                <w:rFonts w:cs="Times New Roman"/>
                <w:sz w:val="20"/>
              </w:rPr>
              <w:br/>
              <w:t>Ja/Nein</w:t>
            </w:r>
          </w:p>
        </w:tc>
        <w:tc>
          <w:tcPr>
            <w:tcW w:w="1475" w:type="dxa"/>
            <w:shd w:val="clear" w:color="auto" w:fill="D9D9D9"/>
          </w:tcPr>
          <w:p w14:paraId="70FCA0A8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 w:rsidRPr="00862422">
              <w:rPr>
                <w:rFonts w:cs="Times New Roman"/>
                <w:sz w:val="20"/>
              </w:rPr>
              <w:t xml:space="preserve">Stundenansatz </w:t>
            </w:r>
            <w:r>
              <w:rPr>
                <w:rFonts w:cs="Times New Roman"/>
                <w:sz w:val="20"/>
              </w:rPr>
              <w:t>CHF</w:t>
            </w:r>
            <w:r w:rsidRPr="00862422">
              <w:rPr>
                <w:rFonts w:cs="Times New Roman"/>
                <w:sz w:val="20"/>
              </w:rPr>
              <w:t>/h</w:t>
            </w:r>
          </w:p>
        </w:tc>
        <w:tc>
          <w:tcPr>
            <w:tcW w:w="1124" w:type="dxa"/>
            <w:shd w:val="clear" w:color="auto" w:fill="D9D9D9"/>
          </w:tcPr>
          <w:p w14:paraId="26AC40A6" w14:textId="77777777" w:rsidR="003E69A0" w:rsidRPr="00862422" w:rsidRDefault="003E69A0" w:rsidP="003E69A0">
            <w:pPr>
              <w:spacing w:before="20" w:after="20"/>
              <w:jc w:val="left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KBOB</w:t>
            </w:r>
            <w:r>
              <w:rPr>
                <w:rFonts w:cs="Times New Roman"/>
                <w:sz w:val="20"/>
              </w:rPr>
              <w:br/>
            </w:r>
            <w:r w:rsidRPr="00862422">
              <w:rPr>
                <w:rFonts w:cs="Times New Roman"/>
                <w:sz w:val="20"/>
              </w:rPr>
              <w:t>Kate</w:t>
            </w:r>
            <w:r>
              <w:rPr>
                <w:rFonts w:cs="Times New Roman"/>
                <w:sz w:val="20"/>
              </w:rPr>
              <w:t>gorie</w:t>
            </w:r>
          </w:p>
        </w:tc>
      </w:tr>
      <w:tr w:rsidR="003E69A0" w:rsidRPr="0080178C" w14:paraId="158BFD5B" w14:textId="77777777" w:rsidTr="00437EF2">
        <w:tc>
          <w:tcPr>
            <w:tcW w:w="775" w:type="dxa"/>
          </w:tcPr>
          <w:p w14:paraId="55B3DF39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 / 2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1 / 2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70876598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uster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Muster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15517AE6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ritz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Fritz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71E474A3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2.03.1977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02.03.1977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645B7C10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jektassistent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Projektassistent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24B34C8D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03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2003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0D8C95CB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Consultant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Senior Consultant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655B34AE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 / 2 / 3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1 / 2 / 3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7700F04B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a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Ja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7A0F5B76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8.00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78.00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3A34C590" w14:textId="77777777" w:rsidR="003E69A0" w:rsidRPr="0080178C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80178C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"/>
                  </w:textInput>
                </w:ffData>
              </w:fldChar>
            </w:r>
            <w:r w:rsidRPr="0080178C">
              <w:rPr>
                <w:color w:val="0000FF"/>
                <w:sz w:val="20"/>
              </w:rPr>
              <w:instrText xml:space="preserve"> FORMTEXT </w:instrText>
            </w:r>
            <w:r w:rsidRPr="0080178C">
              <w:rPr>
                <w:color w:val="0000FF"/>
                <w:sz w:val="20"/>
              </w:rPr>
            </w:r>
            <w:r w:rsidRPr="0080178C">
              <w:rPr>
                <w:color w:val="0000FF"/>
                <w:sz w:val="20"/>
              </w:rPr>
              <w:fldChar w:fldCharType="separate"/>
            </w:r>
            <w:r w:rsidRPr="0080178C">
              <w:rPr>
                <w:noProof/>
                <w:color w:val="0000FF"/>
                <w:sz w:val="20"/>
              </w:rPr>
              <w:t>F</w:t>
            </w:r>
            <w:r w:rsidRPr="0080178C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6A145A4C" w14:textId="77777777" w:rsidTr="00437EF2">
        <w:tc>
          <w:tcPr>
            <w:tcW w:w="775" w:type="dxa"/>
          </w:tcPr>
          <w:p w14:paraId="36834FF2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669EC01E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733D2A7E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0C941DAF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29438A6F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1F227F38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09775858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4284E902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7FEBBEA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11FEE198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7A2149A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1413163D" w14:textId="77777777" w:rsidTr="00437EF2">
        <w:tc>
          <w:tcPr>
            <w:tcW w:w="775" w:type="dxa"/>
          </w:tcPr>
          <w:p w14:paraId="29D8F78B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039D527C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4572215C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467696BF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4E81EC6F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6958505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7C0FEB27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09BD428A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3CAE55EA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0722CB2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5CD936AB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3C804C6F" w14:textId="77777777" w:rsidTr="00437EF2">
        <w:tc>
          <w:tcPr>
            <w:tcW w:w="775" w:type="dxa"/>
          </w:tcPr>
          <w:p w14:paraId="3B48ED04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77B97789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212BAEBE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23DB7F20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36A8A8C5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7F5F659B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09C9D590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1F12984E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2769BB82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1E4B3588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46516AF0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5A8E875A" w14:textId="77777777" w:rsidTr="00437EF2">
        <w:tc>
          <w:tcPr>
            <w:tcW w:w="775" w:type="dxa"/>
          </w:tcPr>
          <w:p w14:paraId="21011099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40E681FE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6615C0E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6B95DFF0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6FBCF6B7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3F51C67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3F387490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73DC994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70F0C78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6024642E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6F243191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6FC148B5" w14:textId="77777777" w:rsidTr="00437EF2">
        <w:tc>
          <w:tcPr>
            <w:tcW w:w="775" w:type="dxa"/>
          </w:tcPr>
          <w:p w14:paraId="28EB7551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6C00744C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687A7993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3D96E0E2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603E07D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46BF4607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32EE579B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7CA39FB6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2C32F11F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3958EA3C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231ECD93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370D47D8" w14:textId="77777777" w:rsidTr="00437EF2">
        <w:tc>
          <w:tcPr>
            <w:tcW w:w="775" w:type="dxa"/>
          </w:tcPr>
          <w:p w14:paraId="650F2C75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12296324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58CD1F5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503910F8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384CE04C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78459427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2051A67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776CC8DF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23630D72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2A07A0C3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01AF2439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5A34CB49" w14:textId="77777777" w:rsidTr="00437EF2">
        <w:tc>
          <w:tcPr>
            <w:tcW w:w="775" w:type="dxa"/>
          </w:tcPr>
          <w:p w14:paraId="1389F899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2F12C8DE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7EB0CAD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5F62339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5561ABAD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1F03EFCE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75137126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05E8AB4E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4A008369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10BE363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6C32214F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4E4D86E9" w14:textId="77777777" w:rsidTr="00437EF2">
        <w:tc>
          <w:tcPr>
            <w:tcW w:w="775" w:type="dxa"/>
          </w:tcPr>
          <w:p w14:paraId="36678577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3C77E6D2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5EDECFCB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24D67FDB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53F3B79E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47D8180B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481F2A33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6EA2B5F3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732B19CB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57897DF3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50B1C132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  <w:tr w:rsidR="003E69A0" w:rsidRPr="00C924F9" w14:paraId="0458D33A" w14:textId="77777777" w:rsidTr="00437EF2">
        <w:tc>
          <w:tcPr>
            <w:tcW w:w="775" w:type="dxa"/>
          </w:tcPr>
          <w:p w14:paraId="0F3D7A21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71" w:type="dxa"/>
            <w:shd w:val="clear" w:color="auto" w:fill="auto"/>
          </w:tcPr>
          <w:p w14:paraId="44830387" w14:textId="77777777" w:rsidR="003E69A0" w:rsidRPr="00C924F9" w:rsidRDefault="003E69A0" w:rsidP="003E69A0">
            <w:pPr>
              <w:spacing w:before="20" w:after="20"/>
              <w:rPr>
                <w:color w:val="0000FF"/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74" w:type="dxa"/>
            <w:shd w:val="clear" w:color="auto" w:fill="auto"/>
          </w:tcPr>
          <w:p w14:paraId="712B2D1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71" w:type="dxa"/>
            <w:shd w:val="clear" w:color="auto" w:fill="auto"/>
          </w:tcPr>
          <w:p w14:paraId="206D4CB5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690" w:type="dxa"/>
            <w:shd w:val="clear" w:color="auto" w:fill="auto"/>
          </w:tcPr>
          <w:p w14:paraId="1C2479B9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8" w:type="dxa"/>
            <w:shd w:val="clear" w:color="auto" w:fill="auto"/>
          </w:tcPr>
          <w:p w14:paraId="3E5E6A00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787" w:type="dxa"/>
            <w:shd w:val="clear" w:color="auto" w:fill="auto"/>
          </w:tcPr>
          <w:p w14:paraId="471559E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81" w:type="dxa"/>
            <w:shd w:val="clear" w:color="auto" w:fill="auto"/>
          </w:tcPr>
          <w:p w14:paraId="19265C24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49" w:type="dxa"/>
            <w:shd w:val="clear" w:color="auto" w:fill="auto"/>
          </w:tcPr>
          <w:p w14:paraId="6FA9A286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475" w:type="dxa"/>
            <w:shd w:val="clear" w:color="auto" w:fill="auto"/>
          </w:tcPr>
          <w:p w14:paraId="59CCD987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124" w:type="dxa"/>
            <w:shd w:val="clear" w:color="auto" w:fill="auto"/>
          </w:tcPr>
          <w:p w14:paraId="22C1EAC9" w14:textId="77777777" w:rsidR="003E69A0" w:rsidRPr="00C924F9" w:rsidRDefault="003E69A0" w:rsidP="003E69A0">
            <w:pPr>
              <w:spacing w:before="20" w:after="20"/>
              <w:rPr>
                <w:sz w:val="20"/>
                <w:highlight w:val="yellow"/>
              </w:rPr>
            </w:pPr>
            <w:r w:rsidRPr="00C924F9">
              <w:rPr>
                <w:color w:val="0000FF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C924F9">
              <w:rPr>
                <w:color w:val="0000FF"/>
                <w:sz w:val="20"/>
              </w:rPr>
              <w:instrText xml:space="preserve"> FORMTEXT </w:instrText>
            </w:r>
            <w:r w:rsidRPr="00C924F9">
              <w:rPr>
                <w:color w:val="0000FF"/>
                <w:sz w:val="20"/>
              </w:rPr>
            </w:r>
            <w:r w:rsidRPr="00C924F9">
              <w:rPr>
                <w:color w:val="0000FF"/>
                <w:sz w:val="20"/>
              </w:rPr>
              <w:fldChar w:fldCharType="separate"/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t> </w:t>
            </w:r>
            <w:r w:rsidRPr="00C924F9">
              <w:rPr>
                <w:color w:val="0000FF"/>
                <w:sz w:val="20"/>
              </w:rPr>
              <w:fldChar w:fldCharType="end"/>
            </w:r>
          </w:p>
        </w:tc>
      </w:tr>
    </w:tbl>
    <w:p w14:paraId="5EAC0001" w14:textId="77777777" w:rsidR="003E69A0" w:rsidRDefault="003E69A0" w:rsidP="003E69A0">
      <w:pPr>
        <w:pStyle w:val="Listenabsatz"/>
        <w:numPr>
          <w:ilvl w:val="0"/>
          <w:numId w:val="34"/>
        </w:numPr>
        <w:tabs>
          <w:tab w:val="left" w:pos="142"/>
          <w:tab w:val="left" w:pos="426"/>
          <w:tab w:val="center" w:pos="4678"/>
          <w:tab w:val="right" w:pos="9356"/>
        </w:tabs>
        <w:spacing w:after="240" w:line="240" w:lineRule="auto"/>
        <w:ind w:left="993" w:hanging="284"/>
        <w:rPr>
          <w:rFonts w:cs="Arial"/>
          <w:sz w:val="20"/>
        </w:rPr>
      </w:pPr>
      <w:r>
        <w:rPr>
          <w:rFonts w:cs="Arial"/>
          <w:sz w:val="20"/>
        </w:rPr>
        <w:t>G</w:t>
      </w:r>
      <w:r w:rsidRPr="00EA6090">
        <w:rPr>
          <w:rFonts w:cs="Arial"/>
          <w:sz w:val="20"/>
        </w:rPr>
        <w:t xml:space="preserve">rundsätzlich können nur </w:t>
      </w:r>
      <w:r w:rsidRPr="00EA6090">
        <w:rPr>
          <w:sz w:val="20"/>
        </w:rPr>
        <w:t>Leistung</w:t>
      </w:r>
      <w:r>
        <w:rPr>
          <w:sz w:val="20"/>
        </w:rPr>
        <w:t>en</w:t>
      </w:r>
      <w:r w:rsidRPr="00EA6090">
        <w:rPr>
          <w:sz w:val="20"/>
        </w:rPr>
        <w:t xml:space="preserve"> von Personen in Rechnung gestellt werden</w:t>
      </w:r>
      <w:r w:rsidRPr="00EA6090">
        <w:rPr>
          <w:rFonts w:cs="Arial"/>
          <w:sz w:val="20"/>
        </w:rPr>
        <w:t>, welche auch im Vertrag aufgeführt s</w:t>
      </w:r>
      <w:r>
        <w:rPr>
          <w:rFonts w:cs="Arial"/>
          <w:sz w:val="20"/>
        </w:rPr>
        <w:t>ind.</w:t>
      </w:r>
    </w:p>
    <w:p w14:paraId="07891F73" w14:textId="77777777" w:rsidR="003E69A0" w:rsidRPr="00A83DA5" w:rsidRDefault="003E69A0" w:rsidP="003E69A0">
      <w:pPr>
        <w:pStyle w:val="Listenabsatz"/>
        <w:numPr>
          <w:ilvl w:val="0"/>
          <w:numId w:val="34"/>
        </w:numPr>
        <w:tabs>
          <w:tab w:val="left" w:pos="142"/>
          <w:tab w:val="left" w:pos="426"/>
          <w:tab w:val="center" w:pos="4678"/>
          <w:tab w:val="right" w:pos="9356"/>
        </w:tabs>
        <w:spacing w:after="240" w:line="240" w:lineRule="auto"/>
        <w:ind w:left="993" w:hanging="284"/>
        <w:rPr>
          <w:rFonts w:cs="Arial"/>
          <w:sz w:val="20"/>
        </w:rPr>
      </w:pPr>
      <w:r w:rsidRPr="00A83DA5">
        <w:rPr>
          <w:rFonts w:cs="Arial"/>
          <w:sz w:val="20"/>
        </w:rPr>
        <w:t>Grundsätzlich ist bei der Erweiterung des Projektteams mindestens gleichwertig qualifiziertes Personal einzusetzen. Wird das Projektteam durch schlechter qualifiziertes Personal erweitert, wird eine Anpassung des jeweiligen Stundenansatzes erwartet.</w:t>
      </w:r>
    </w:p>
    <w:p w14:paraId="328846A2" w14:textId="77777777" w:rsidR="003E69A0" w:rsidRDefault="003E69A0" w:rsidP="003E69A0">
      <w:pPr>
        <w:pStyle w:val="Listenabsatz"/>
        <w:numPr>
          <w:ilvl w:val="0"/>
          <w:numId w:val="34"/>
        </w:numPr>
        <w:tabs>
          <w:tab w:val="left" w:pos="142"/>
          <w:tab w:val="left" w:pos="426"/>
          <w:tab w:val="center" w:pos="4678"/>
          <w:tab w:val="right" w:pos="9356"/>
        </w:tabs>
        <w:spacing w:before="240" w:after="120" w:line="240" w:lineRule="auto"/>
        <w:ind w:left="993" w:hanging="284"/>
        <w:contextualSpacing w:val="0"/>
        <w:rPr>
          <w:rFonts w:cs="Arial"/>
          <w:sz w:val="20"/>
        </w:rPr>
      </w:pPr>
      <w:r w:rsidRPr="00473EBC">
        <w:rPr>
          <w:rFonts w:cs="Arial"/>
          <w:sz w:val="20"/>
        </w:rPr>
        <w:t>Bei Arbeiten, welche eine PSP voraussetzen ist eine Kopie der entsprechenden PSP, oder die Kopie der eingeleiteten PSP, beizulegen.</w:t>
      </w:r>
    </w:p>
    <w:tbl>
      <w:tblPr>
        <w:tblW w:w="0" w:type="auto"/>
        <w:tblInd w:w="7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283"/>
        <w:gridCol w:w="1995"/>
        <w:gridCol w:w="284"/>
        <w:gridCol w:w="2892"/>
      </w:tblGrid>
      <w:tr w:rsidR="003E69A0" w:rsidRPr="00A22750" w14:paraId="71C5EA9A" w14:textId="77777777" w:rsidTr="003E69A0">
        <w:trPr>
          <w:cantSplit/>
          <w:trHeight w:val="567"/>
        </w:trPr>
        <w:tc>
          <w:tcPr>
            <w:tcW w:w="3047" w:type="dxa"/>
          </w:tcPr>
          <w:p w14:paraId="310A961C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  <w:r>
              <w:rPr>
                <w:b/>
                <w:sz w:val="20"/>
              </w:rPr>
              <w:t>armasuisse Immobilien</w:t>
            </w:r>
            <w:r w:rsidRPr="00A80B0F">
              <w:rPr>
                <w:b/>
                <w:sz w:val="20"/>
              </w:rPr>
              <w:t>:</w:t>
            </w:r>
          </w:p>
        </w:tc>
        <w:tc>
          <w:tcPr>
            <w:tcW w:w="283" w:type="dxa"/>
          </w:tcPr>
          <w:p w14:paraId="7E2D812A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1995" w:type="dxa"/>
          </w:tcPr>
          <w:p w14:paraId="32C13606" w14:textId="77777777" w:rsidR="003E69A0" w:rsidRPr="00A80B0F" w:rsidRDefault="003E69A0" w:rsidP="003E69A0">
            <w:pPr>
              <w:pStyle w:val="Standard1"/>
              <w:ind w:left="0"/>
              <w:rPr>
                <w:color w:val="3333FF"/>
                <w:sz w:val="20"/>
              </w:rPr>
            </w:pPr>
          </w:p>
        </w:tc>
        <w:tc>
          <w:tcPr>
            <w:tcW w:w="284" w:type="dxa"/>
          </w:tcPr>
          <w:p w14:paraId="39425122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2892" w:type="dxa"/>
          </w:tcPr>
          <w:p w14:paraId="402F4DBC" w14:textId="77777777" w:rsidR="003E69A0" w:rsidRPr="00A80B0F" w:rsidRDefault="003E69A0" w:rsidP="003E69A0">
            <w:pPr>
              <w:pStyle w:val="Standard1"/>
              <w:ind w:left="0"/>
              <w:rPr>
                <w:sz w:val="20"/>
              </w:rPr>
            </w:pPr>
          </w:p>
        </w:tc>
      </w:tr>
      <w:tr w:rsidR="003E69A0" w:rsidRPr="008A6A23" w14:paraId="5C6EB857" w14:textId="77777777" w:rsidTr="003E69A0">
        <w:trPr>
          <w:cantSplit/>
          <w:trHeight w:val="187"/>
        </w:trPr>
        <w:tc>
          <w:tcPr>
            <w:tcW w:w="3047" w:type="dxa"/>
          </w:tcPr>
          <w:p w14:paraId="50C616D2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Firmenstempel</w:t>
            </w:r>
          </w:p>
        </w:tc>
        <w:tc>
          <w:tcPr>
            <w:tcW w:w="283" w:type="dxa"/>
          </w:tcPr>
          <w:p w14:paraId="5A666050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1995" w:type="dxa"/>
          </w:tcPr>
          <w:p w14:paraId="2489B7BA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Ort / Datum</w:t>
            </w:r>
          </w:p>
        </w:tc>
        <w:tc>
          <w:tcPr>
            <w:tcW w:w="284" w:type="dxa"/>
          </w:tcPr>
          <w:p w14:paraId="525A2C2B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2892" w:type="dxa"/>
          </w:tcPr>
          <w:p w14:paraId="685D400A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Unterschrift</w:t>
            </w:r>
          </w:p>
        </w:tc>
      </w:tr>
      <w:tr w:rsidR="003E69A0" w:rsidRPr="00A22750" w14:paraId="4C9494B3" w14:textId="77777777" w:rsidTr="003E69A0">
        <w:trPr>
          <w:cantSplit/>
          <w:trHeight w:val="567"/>
        </w:trPr>
        <w:tc>
          <w:tcPr>
            <w:tcW w:w="3047" w:type="dxa"/>
            <w:tcBorders>
              <w:top w:val="single" w:sz="4" w:space="0" w:color="auto"/>
            </w:tcBorders>
          </w:tcPr>
          <w:p w14:paraId="1EA2D359" w14:textId="77777777" w:rsidR="003E69A0" w:rsidRPr="0080178C" w:rsidRDefault="003E69A0" w:rsidP="003E69A0">
            <w:pPr>
              <w:pStyle w:val="TabelleVorgabeTeilC"/>
              <w:rPr>
                <w:sz w:val="16"/>
                <w:szCs w:val="16"/>
              </w:rPr>
            </w:pPr>
            <w:r>
              <w:rPr>
                <w:b/>
              </w:rPr>
              <w:t xml:space="preserve">Anbieter / </w:t>
            </w:r>
            <w:r w:rsidRPr="0080178C">
              <w:rPr>
                <w:b/>
              </w:rPr>
              <w:t>Federführende Firma:</w:t>
            </w:r>
          </w:p>
        </w:tc>
        <w:tc>
          <w:tcPr>
            <w:tcW w:w="283" w:type="dxa"/>
          </w:tcPr>
          <w:p w14:paraId="6792CCD4" w14:textId="77777777" w:rsidR="003E69A0" w:rsidRPr="0080178C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05C8D682" w14:textId="77777777" w:rsidR="003E69A0" w:rsidRPr="0080178C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4D9E583" w14:textId="77777777" w:rsidR="003E69A0" w:rsidRPr="0080178C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single" w:sz="4" w:space="0" w:color="auto"/>
            </w:tcBorders>
          </w:tcPr>
          <w:p w14:paraId="3646937B" w14:textId="77777777" w:rsidR="003E69A0" w:rsidRPr="0080178C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</w:tr>
      <w:tr w:rsidR="003E69A0" w:rsidRPr="008A6A23" w14:paraId="51DAA550" w14:textId="77777777" w:rsidTr="003E69A0">
        <w:trPr>
          <w:cantSplit/>
          <w:trHeight w:val="187"/>
        </w:trPr>
        <w:tc>
          <w:tcPr>
            <w:tcW w:w="3047" w:type="dxa"/>
            <w:tcBorders>
              <w:top w:val="single" w:sz="4" w:space="0" w:color="auto"/>
            </w:tcBorders>
          </w:tcPr>
          <w:p w14:paraId="7B1967A6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Firmenstempel</w:t>
            </w:r>
          </w:p>
        </w:tc>
        <w:tc>
          <w:tcPr>
            <w:tcW w:w="283" w:type="dxa"/>
          </w:tcPr>
          <w:p w14:paraId="18AA363B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54EF30B3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Ort / Datum</w:t>
            </w:r>
          </w:p>
        </w:tc>
        <w:tc>
          <w:tcPr>
            <w:tcW w:w="284" w:type="dxa"/>
          </w:tcPr>
          <w:p w14:paraId="772C36DD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single" w:sz="4" w:space="0" w:color="auto"/>
            </w:tcBorders>
          </w:tcPr>
          <w:p w14:paraId="7641B571" w14:textId="77777777" w:rsidR="003E69A0" w:rsidRPr="008A6A23" w:rsidRDefault="003E69A0" w:rsidP="003E69A0">
            <w:pPr>
              <w:pStyle w:val="TabelleVorgabeTeilC"/>
              <w:rPr>
                <w:sz w:val="16"/>
                <w:szCs w:val="16"/>
              </w:rPr>
            </w:pPr>
            <w:r w:rsidRPr="008A6A23">
              <w:rPr>
                <w:sz w:val="16"/>
                <w:szCs w:val="16"/>
              </w:rPr>
              <w:t>Unterschrift</w:t>
            </w:r>
          </w:p>
        </w:tc>
      </w:tr>
    </w:tbl>
    <w:p w14:paraId="4C04D23E" w14:textId="77777777" w:rsidR="003E69A0" w:rsidRPr="00D37175" w:rsidRDefault="003E69A0" w:rsidP="003E69A0">
      <w:pPr>
        <w:pStyle w:val="Standard1"/>
        <w:ind w:left="0"/>
      </w:pPr>
    </w:p>
    <w:p w14:paraId="700268BD" w14:textId="77777777" w:rsidR="003E69A0" w:rsidRDefault="003E69A0" w:rsidP="003E69A0">
      <w:pPr>
        <w:pStyle w:val="Standard1"/>
        <w:ind w:left="0"/>
        <w:rPr>
          <w:noProof/>
          <w:color w:val="000000"/>
          <w:szCs w:val="22"/>
        </w:rPr>
        <w:sectPr w:rsidR="003E69A0" w:rsidSect="00D37175"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1418" w:right="1418" w:bottom="1418" w:left="1134" w:header="567" w:footer="340" w:gutter="0"/>
          <w:cols w:space="720"/>
          <w:titlePg/>
          <w:docGrid w:linePitch="299"/>
        </w:sectPr>
      </w:pPr>
    </w:p>
    <w:p w14:paraId="27792129" w14:textId="77777777" w:rsidR="003E69A0" w:rsidRDefault="003E69A0" w:rsidP="003E69A0">
      <w:pPr>
        <w:pStyle w:val="berschrift2"/>
      </w:pPr>
      <w:bookmarkStart w:id="57" w:name="_Toc14170406"/>
      <w:bookmarkStart w:id="58" w:name="_Toc14867124"/>
      <w:r>
        <w:lastRenderedPageBreak/>
        <w:t>E4</w:t>
      </w:r>
      <w:r>
        <w:tab/>
      </w:r>
      <w:r>
        <w:tab/>
        <w:t>Personenbezogene Leistungserbringungen</w:t>
      </w:r>
      <w:bookmarkEnd w:id="57"/>
      <w:bookmarkEnd w:id="58"/>
    </w:p>
    <w:tbl>
      <w:tblPr>
        <w:tblW w:w="8498" w:type="dxa"/>
        <w:tblInd w:w="7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4"/>
        <w:gridCol w:w="843"/>
        <w:gridCol w:w="841"/>
      </w:tblGrid>
      <w:tr w:rsidR="003E69A0" w:rsidRPr="00A22750" w14:paraId="463AE310" w14:textId="77777777" w:rsidTr="003E69A0">
        <w:trPr>
          <w:trHeight w:val="187"/>
        </w:trPr>
        <w:tc>
          <w:tcPr>
            <w:tcW w:w="6814" w:type="dxa"/>
          </w:tcPr>
          <w:p w14:paraId="6CF9D72B" w14:textId="4F6167AE" w:rsidR="003E69A0" w:rsidRPr="004534D5" w:rsidRDefault="003E69A0" w:rsidP="00437EF2">
            <w:pPr>
              <w:pStyle w:val="Absatz0Tabelle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 xml:space="preserve">Der Anbieter kann </w:t>
            </w:r>
            <w:r>
              <w:rPr>
                <w:sz w:val="20"/>
                <w:szCs w:val="20"/>
              </w:rPr>
              <w:t>den an</w:t>
            </w:r>
            <w:r w:rsidRPr="0016519D">
              <w:rPr>
                <w:sz w:val="20"/>
                <w:szCs w:val="20"/>
              </w:rPr>
              <w:t xml:space="preserve">gegebenen Leistungsanteil für den vorgesehenen Projektleiter von </w:t>
            </w:r>
            <w:r w:rsidR="00437EF2">
              <w:rPr>
                <w:sz w:val="20"/>
                <w:szCs w:val="20"/>
              </w:rPr>
              <w:t xml:space="preserve">1'500 Stunden/Jahr, </w:t>
            </w:r>
            <w:r>
              <w:rPr>
                <w:sz w:val="20"/>
                <w:szCs w:val="20"/>
              </w:rPr>
              <w:t xml:space="preserve">für den vorgesehenen Projektleiter Stv. </w:t>
            </w:r>
            <w:r w:rsidR="00437EF2">
              <w:rPr>
                <w:sz w:val="20"/>
                <w:szCs w:val="20"/>
              </w:rPr>
              <w:t xml:space="preserve">von 1'400 Stunden/Jahr und für den Hauptsachbearbeiter von 1'300 Stunden/Jahr </w:t>
            </w:r>
            <w:r w:rsidRPr="004534D5">
              <w:rPr>
                <w:sz w:val="20"/>
                <w:szCs w:val="20"/>
              </w:rPr>
              <w:t>garantieren?</w:t>
            </w:r>
          </w:p>
        </w:tc>
        <w:tc>
          <w:tcPr>
            <w:tcW w:w="843" w:type="dxa"/>
          </w:tcPr>
          <w:p w14:paraId="47C06C14" w14:textId="77777777" w:rsidR="003E69A0" w:rsidRPr="004534D5" w:rsidRDefault="003E69A0" w:rsidP="003E69A0">
            <w:pPr>
              <w:pStyle w:val="Absatz0Tabelle"/>
              <w:jc w:val="center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Ja</w:t>
            </w:r>
            <w:r w:rsidRPr="004534D5">
              <w:rPr>
                <w:sz w:val="20"/>
                <w:szCs w:val="20"/>
              </w:rPr>
              <w:br/>
            </w:r>
            <w:r w:rsidRPr="004534D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34D5">
              <w:rPr>
                <w:sz w:val="20"/>
                <w:szCs w:val="20"/>
              </w:rPr>
              <w:instrText xml:space="preserve"> FORMCHECKBOX </w:instrText>
            </w:r>
            <w:r w:rsidR="0032589A">
              <w:rPr>
                <w:sz w:val="20"/>
                <w:szCs w:val="20"/>
              </w:rPr>
            </w:r>
            <w:r w:rsidR="0032589A">
              <w:rPr>
                <w:sz w:val="20"/>
                <w:szCs w:val="20"/>
              </w:rPr>
              <w:fldChar w:fldCharType="separate"/>
            </w:r>
            <w:r w:rsidRPr="004534D5">
              <w:rPr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</w:tcPr>
          <w:p w14:paraId="3BFF24FD" w14:textId="77777777" w:rsidR="003E69A0" w:rsidRPr="004534D5" w:rsidRDefault="003E69A0" w:rsidP="003E69A0">
            <w:pPr>
              <w:pStyle w:val="Absatz0Tabelle"/>
              <w:jc w:val="center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Nein</w:t>
            </w:r>
            <w:r w:rsidRPr="004534D5">
              <w:rPr>
                <w:sz w:val="20"/>
                <w:szCs w:val="20"/>
              </w:rPr>
              <w:br/>
            </w:r>
            <w:r w:rsidRPr="004534D5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34D5">
              <w:rPr>
                <w:sz w:val="20"/>
                <w:szCs w:val="20"/>
              </w:rPr>
              <w:instrText xml:space="preserve"> FORMCHECKBOX </w:instrText>
            </w:r>
            <w:r w:rsidR="0032589A">
              <w:rPr>
                <w:sz w:val="20"/>
                <w:szCs w:val="20"/>
              </w:rPr>
            </w:r>
            <w:r w:rsidR="0032589A">
              <w:rPr>
                <w:sz w:val="20"/>
                <w:szCs w:val="20"/>
              </w:rPr>
              <w:fldChar w:fldCharType="separate"/>
            </w:r>
            <w:r w:rsidRPr="004534D5">
              <w:rPr>
                <w:sz w:val="20"/>
                <w:szCs w:val="20"/>
              </w:rPr>
              <w:fldChar w:fldCharType="end"/>
            </w:r>
          </w:p>
        </w:tc>
      </w:tr>
      <w:tr w:rsidR="003E69A0" w:rsidRPr="00A22750" w14:paraId="2F19281E" w14:textId="77777777" w:rsidTr="003E69A0">
        <w:trPr>
          <w:trHeight w:val="187"/>
        </w:trPr>
        <w:tc>
          <w:tcPr>
            <w:tcW w:w="8498" w:type="dxa"/>
            <w:gridSpan w:val="3"/>
          </w:tcPr>
          <w:p w14:paraId="5C25BEE4" w14:textId="77777777" w:rsidR="003E69A0" w:rsidRPr="004534D5" w:rsidRDefault="003E69A0" w:rsidP="003E69A0">
            <w:pPr>
              <w:pStyle w:val="Absatz0Tabelle"/>
              <w:jc w:val="center"/>
              <w:rPr>
                <w:sz w:val="20"/>
                <w:szCs w:val="20"/>
              </w:rPr>
            </w:pPr>
          </w:p>
        </w:tc>
      </w:tr>
      <w:tr w:rsidR="003E69A0" w:rsidRPr="00A22750" w14:paraId="640BBB2A" w14:textId="77777777" w:rsidTr="003E69A0">
        <w:trPr>
          <w:trHeight w:val="187"/>
        </w:trPr>
        <w:tc>
          <w:tcPr>
            <w:tcW w:w="8498" w:type="dxa"/>
            <w:gridSpan w:val="3"/>
            <w:tcBorders>
              <w:bottom w:val="single" w:sz="4" w:space="0" w:color="auto"/>
            </w:tcBorders>
          </w:tcPr>
          <w:p w14:paraId="7324C0F7" w14:textId="77777777" w:rsidR="003E69A0" w:rsidRPr="004534D5" w:rsidRDefault="003E69A0" w:rsidP="003E69A0">
            <w:pPr>
              <w:pStyle w:val="Absatz0Tabelle"/>
              <w:rPr>
                <w:sz w:val="20"/>
                <w:szCs w:val="20"/>
              </w:rPr>
            </w:pPr>
            <w:r w:rsidRPr="004534D5">
              <w:rPr>
                <w:sz w:val="20"/>
                <w:szCs w:val="20"/>
              </w:rPr>
              <w:t>Bemerkungen</w:t>
            </w:r>
          </w:p>
        </w:tc>
      </w:tr>
      <w:tr w:rsidR="003E69A0" w:rsidRPr="00A22750" w14:paraId="06E13110" w14:textId="77777777" w:rsidTr="003E69A0">
        <w:trPr>
          <w:trHeight w:val="850"/>
        </w:trPr>
        <w:tc>
          <w:tcPr>
            <w:tcW w:w="8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8C7" w14:textId="77777777" w:rsidR="003E69A0" w:rsidRPr="004534D5" w:rsidRDefault="003E69A0" w:rsidP="003E69A0">
            <w:pPr>
              <w:pStyle w:val="Absatz0Tabelle"/>
              <w:rPr>
                <w:sz w:val="20"/>
                <w:szCs w:val="20"/>
              </w:rPr>
            </w:pPr>
            <w:r w:rsidRPr="004534D5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4534D5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4534D5">
              <w:rPr>
                <w:color w:val="3333FF"/>
                <w:sz w:val="20"/>
                <w:szCs w:val="20"/>
              </w:rPr>
            </w:r>
            <w:r w:rsidRPr="004534D5">
              <w:rPr>
                <w:color w:val="3333FF"/>
                <w:sz w:val="20"/>
                <w:szCs w:val="20"/>
              </w:rPr>
              <w:fldChar w:fldCharType="separate"/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t> </w:t>
            </w:r>
            <w:r w:rsidRPr="004534D5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0823F354" w14:textId="77777777" w:rsidR="003E69A0" w:rsidRDefault="003E69A0" w:rsidP="003E69A0">
      <w:pPr>
        <w:pStyle w:val="berschrift2"/>
      </w:pPr>
      <w:bookmarkStart w:id="59" w:name="_Toc14170407"/>
      <w:bookmarkStart w:id="60" w:name="_Toc14867125"/>
      <w:r>
        <w:t>E5</w:t>
      </w:r>
      <w:r>
        <w:tab/>
      </w:r>
      <w:r>
        <w:tab/>
        <w:t>Ersatz von Mitarbeitenden</w:t>
      </w:r>
      <w:bookmarkEnd w:id="59"/>
      <w:bookmarkEnd w:id="60"/>
    </w:p>
    <w:tbl>
      <w:tblPr>
        <w:tblW w:w="8498" w:type="dxa"/>
        <w:tblInd w:w="7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4"/>
        <w:gridCol w:w="843"/>
        <w:gridCol w:w="841"/>
      </w:tblGrid>
      <w:tr w:rsidR="003E69A0" w:rsidRPr="00B0387A" w14:paraId="16DD7978" w14:textId="77777777" w:rsidTr="003E69A0">
        <w:trPr>
          <w:trHeight w:val="187"/>
        </w:trPr>
        <w:tc>
          <w:tcPr>
            <w:tcW w:w="6814" w:type="dxa"/>
          </w:tcPr>
          <w:p w14:paraId="663AA00D" w14:textId="77777777" w:rsidR="003E69A0" w:rsidRPr="00B0387A" w:rsidRDefault="003E69A0" w:rsidP="003E69A0">
            <w:pPr>
              <w:pStyle w:val="TabelleVorgabeTeilC"/>
            </w:pPr>
            <w:r w:rsidRPr="00B0387A">
              <w:br w:type="page"/>
            </w:r>
            <w:r w:rsidRPr="00B0387A">
              <w:br w:type="page"/>
              <w:t xml:space="preserve">Der Anbieter </w:t>
            </w:r>
            <w:r>
              <w:t>bestätigt, dass er bereit ist, bei Vorliegen wichtiger Gründe, die eingesetzten Mitarbeitenden zu ersetzen.</w:t>
            </w:r>
          </w:p>
        </w:tc>
        <w:tc>
          <w:tcPr>
            <w:tcW w:w="843" w:type="dxa"/>
          </w:tcPr>
          <w:p w14:paraId="721AF7F3" w14:textId="77777777" w:rsidR="003E69A0" w:rsidRPr="00B0387A" w:rsidRDefault="003E69A0" w:rsidP="003E69A0">
            <w:pPr>
              <w:pStyle w:val="Absatz0Tabelle"/>
              <w:jc w:val="center"/>
              <w:rPr>
                <w:sz w:val="20"/>
                <w:szCs w:val="20"/>
              </w:rPr>
            </w:pPr>
            <w:r w:rsidRPr="00B0387A">
              <w:rPr>
                <w:sz w:val="20"/>
                <w:szCs w:val="20"/>
              </w:rPr>
              <w:t>Ja</w:t>
            </w:r>
            <w:r w:rsidRPr="00B0387A">
              <w:rPr>
                <w:sz w:val="20"/>
                <w:szCs w:val="20"/>
              </w:rPr>
              <w:br/>
            </w:r>
            <w:r w:rsidRPr="00B0387A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87A">
              <w:rPr>
                <w:sz w:val="20"/>
                <w:szCs w:val="20"/>
              </w:rPr>
              <w:instrText xml:space="preserve"> FORMCHECKBOX </w:instrText>
            </w:r>
            <w:r w:rsidR="0032589A">
              <w:rPr>
                <w:sz w:val="20"/>
                <w:szCs w:val="20"/>
              </w:rPr>
            </w:r>
            <w:r w:rsidR="0032589A">
              <w:rPr>
                <w:sz w:val="20"/>
                <w:szCs w:val="20"/>
              </w:rPr>
              <w:fldChar w:fldCharType="separate"/>
            </w:r>
            <w:r w:rsidRPr="00B0387A">
              <w:rPr>
                <w:sz w:val="20"/>
                <w:szCs w:val="20"/>
              </w:rPr>
              <w:fldChar w:fldCharType="end"/>
            </w:r>
          </w:p>
        </w:tc>
        <w:tc>
          <w:tcPr>
            <w:tcW w:w="841" w:type="dxa"/>
          </w:tcPr>
          <w:p w14:paraId="0FA70E55" w14:textId="77777777" w:rsidR="003E69A0" w:rsidRPr="00B0387A" w:rsidRDefault="003E69A0" w:rsidP="003E69A0">
            <w:pPr>
              <w:pStyle w:val="Absatz0Tabelle"/>
              <w:jc w:val="center"/>
              <w:rPr>
                <w:sz w:val="20"/>
                <w:szCs w:val="20"/>
              </w:rPr>
            </w:pPr>
            <w:r w:rsidRPr="00B0387A">
              <w:rPr>
                <w:sz w:val="20"/>
                <w:szCs w:val="20"/>
              </w:rPr>
              <w:t>Nein</w:t>
            </w:r>
            <w:r w:rsidRPr="00B0387A">
              <w:rPr>
                <w:sz w:val="20"/>
                <w:szCs w:val="20"/>
              </w:rPr>
              <w:br/>
            </w:r>
            <w:r w:rsidRPr="00B0387A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387A">
              <w:rPr>
                <w:sz w:val="20"/>
                <w:szCs w:val="20"/>
              </w:rPr>
              <w:instrText xml:space="preserve"> FORMCHECKBOX </w:instrText>
            </w:r>
            <w:r w:rsidR="0032589A">
              <w:rPr>
                <w:sz w:val="20"/>
                <w:szCs w:val="20"/>
              </w:rPr>
            </w:r>
            <w:r w:rsidR="0032589A">
              <w:rPr>
                <w:sz w:val="20"/>
                <w:szCs w:val="20"/>
              </w:rPr>
              <w:fldChar w:fldCharType="separate"/>
            </w:r>
            <w:r w:rsidRPr="00B0387A">
              <w:rPr>
                <w:sz w:val="20"/>
                <w:szCs w:val="20"/>
              </w:rPr>
              <w:fldChar w:fldCharType="end"/>
            </w:r>
          </w:p>
        </w:tc>
      </w:tr>
      <w:tr w:rsidR="003E69A0" w:rsidRPr="00B0387A" w14:paraId="438A1421" w14:textId="77777777" w:rsidTr="003E69A0">
        <w:trPr>
          <w:trHeight w:val="187"/>
        </w:trPr>
        <w:tc>
          <w:tcPr>
            <w:tcW w:w="8498" w:type="dxa"/>
            <w:gridSpan w:val="3"/>
          </w:tcPr>
          <w:p w14:paraId="4989B8F9" w14:textId="77777777" w:rsidR="003E69A0" w:rsidRPr="00B0387A" w:rsidRDefault="003E69A0" w:rsidP="003E69A0">
            <w:pPr>
              <w:pStyle w:val="Absatz0Tabelle"/>
              <w:jc w:val="center"/>
              <w:rPr>
                <w:sz w:val="20"/>
                <w:szCs w:val="20"/>
              </w:rPr>
            </w:pPr>
          </w:p>
        </w:tc>
      </w:tr>
      <w:tr w:rsidR="003E69A0" w:rsidRPr="00B0387A" w14:paraId="790CE885" w14:textId="77777777" w:rsidTr="003E69A0">
        <w:trPr>
          <w:trHeight w:val="187"/>
        </w:trPr>
        <w:tc>
          <w:tcPr>
            <w:tcW w:w="8498" w:type="dxa"/>
            <w:gridSpan w:val="3"/>
            <w:tcBorders>
              <w:bottom w:val="single" w:sz="4" w:space="0" w:color="auto"/>
            </w:tcBorders>
          </w:tcPr>
          <w:p w14:paraId="23331081" w14:textId="77777777" w:rsidR="003E69A0" w:rsidRPr="00B0387A" w:rsidRDefault="003E69A0" w:rsidP="003E69A0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sz w:val="20"/>
                <w:szCs w:val="20"/>
              </w:rPr>
              <w:t>Bemerkungen</w:t>
            </w:r>
          </w:p>
        </w:tc>
      </w:tr>
      <w:tr w:rsidR="003E69A0" w:rsidRPr="00B0387A" w14:paraId="03F4FCB8" w14:textId="77777777" w:rsidTr="003E69A0">
        <w:trPr>
          <w:trHeight w:val="850"/>
        </w:trPr>
        <w:tc>
          <w:tcPr>
            <w:tcW w:w="8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3757" w14:textId="77777777" w:rsidR="003E69A0" w:rsidRPr="00B0387A" w:rsidRDefault="003E69A0" w:rsidP="003E69A0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688FD8E9" w14:textId="77777777" w:rsidR="003E69A0" w:rsidRDefault="003E69A0" w:rsidP="003E69A0">
      <w:pPr>
        <w:pStyle w:val="berschrift2"/>
      </w:pPr>
      <w:bookmarkStart w:id="61" w:name="_Toc14170408"/>
      <w:bookmarkStart w:id="62" w:name="_Toc14867126"/>
      <w:r w:rsidRPr="00930E40">
        <w:t>E</w:t>
      </w:r>
      <w:r>
        <w:t>6</w:t>
      </w:r>
      <w:r>
        <w:tab/>
      </w:r>
      <w:r>
        <w:tab/>
      </w:r>
      <w:r w:rsidRPr="00930E40">
        <w:t>Sprachkenntnisse</w:t>
      </w:r>
      <w:bookmarkEnd w:id="61"/>
      <w:bookmarkEnd w:id="62"/>
    </w:p>
    <w:tbl>
      <w:tblPr>
        <w:tblW w:w="8498" w:type="dxa"/>
        <w:tblInd w:w="7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1"/>
        <w:gridCol w:w="1560"/>
        <w:gridCol w:w="160"/>
        <w:gridCol w:w="2675"/>
        <w:gridCol w:w="992"/>
        <w:gridCol w:w="920"/>
      </w:tblGrid>
      <w:tr w:rsidR="003E69A0" w:rsidRPr="004D1C28" w14:paraId="0A699FA3" w14:textId="77777777" w:rsidTr="003E69A0">
        <w:trPr>
          <w:trHeight w:val="187"/>
        </w:trPr>
        <w:tc>
          <w:tcPr>
            <w:tcW w:w="8498" w:type="dxa"/>
            <w:gridSpan w:val="6"/>
          </w:tcPr>
          <w:p w14:paraId="71815A14" w14:textId="5859F0D9" w:rsidR="003E69A0" w:rsidRPr="004D1C28" w:rsidRDefault="003E69A0" w:rsidP="00D43834">
            <w:pPr>
              <w:pStyle w:val="Absatz0Tabelle"/>
              <w:rPr>
                <w:sz w:val="20"/>
                <w:szCs w:val="20"/>
              </w:rPr>
            </w:pPr>
            <w:r w:rsidRPr="00316E76">
              <w:rPr>
                <w:sz w:val="20"/>
                <w:szCs w:val="20"/>
              </w:rPr>
              <w:br w:type="page"/>
            </w:r>
            <w:r w:rsidRPr="00316E76">
              <w:rPr>
                <w:sz w:val="20"/>
                <w:szCs w:val="20"/>
              </w:rPr>
              <w:br w:type="page"/>
              <w:t xml:space="preserve">Der Anbieter </w:t>
            </w:r>
            <w:r w:rsidR="00D43834">
              <w:rPr>
                <w:sz w:val="20"/>
                <w:szCs w:val="20"/>
              </w:rPr>
              <w:t>bestätigt</w:t>
            </w:r>
            <w:r w:rsidRPr="00316E76">
              <w:rPr>
                <w:sz w:val="20"/>
                <w:szCs w:val="20"/>
              </w:rPr>
              <w:t xml:space="preserve"> die Beherrschung der geforderten Sprache gemäss dem Zertifizierungslevel des Sprachenpasses (</w:t>
            </w:r>
            <w:hyperlink r:id="rId15" w:history="1">
              <w:r w:rsidRPr="004D1C28">
                <w:rPr>
                  <w:rStyle w:val="Hyperlink"/>
                  <w:noProof w:val="0"/>
                  <w:sz w:val="20"/>
                  <w:szCs w:val="20"/>
                </w:rPr>
                <w:t>http://europass.cedefop.europa.eu/de/documents/european-skills-passport/language-passport</w:t>
              </w:r>
            </w:hyperlink>
            <w:r w:rsidRPr="004D1C28">
              <w:rPr>
                <w:rStyle w:val="Hyperlink"/>
                <w:noProof w:val="0"/>
                <w:sz w:val="20"/>
                <w:szCs w:val="20"/>
              </w:rPr>
              <w:t>)</w:t>
            </w:r>
            <w:r w:rsidR="00D43834">
              <w:rPr>
                <w:sz w:val="20"/>
                <w:szCs w:val="20"/>
              </w:rPr>
              <w:t xml:space="preserve"> oder Muttersprache.</w:t>
            </w:r>
          </w:p>
        </w:tc>
      </w:tr>
      <w:tr w:rsidR="003E69A0" w:rsidRPr="004D1C28" w14:paraId="2BC9900D" w14:textId="77777777" w:rsidTr="00D34636">
        <w:trPr>
          <w:trHeight w:val="187"/>
        </w:trPr>
        <w:tc>
          <w:tcPr>
            <w:tcW w:w="3751" w:type="dxa"/>
            <w:gridSpan w:val="2"/>
            <w:tcBorders>
              <w:bottom w:val="single" w:sz="4" w:space="0" w:color="auto"/>
            </w:tcBorders>
          </w:tcPr>
          <w:p w14:paraId="111DF920" w14:textId="77777777" w:rsidR="003E69A0" w:rsidRPr="004D1C28" w:rsidRDefault="003E69A0" w:rsidP="003E69A0">
            <w:pPr>
              <w:pStyle w:val="TabelleVorgabeTeilC"/>
            </w:pP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14:paraId="45EAE9FC" w14:textId="77777777" w:rsidR="003E69A0" w:rsidRPr="004D1C28" w:rsidRDefault="003E69A0" w:rsidP="003E69A0">
            <w:pPr>
              <w:pStyle w:val="Absatz0Tabelle"/>
              <w:jc w:val="center"/>
              <w:rPr>
                <w:sz w:val="20"/>
                <w:szCs w:val="20"/>
              </w:rPr>
            </w:pPr>
          </w:p>
        </w:tc>
        <w:tc>
          <w:tcPr>
            <w:tcW w:w="4587" w:type="dxa"/>
            <w:gridSpan w:val="3"/>
            <w:tcBorders>
              <w:bottom w:val="single" w:sz="4" w:space="0" w:color="auto"/>
            </w:tcBorders>
          </w:tcPr>
          <w:p w14:paraId="601F4C93" w14:textId="77777777" w:rsidR="003E69A0" w:rsidRPr="00114F2B" w:rsidRDefault="003E69A0" w:rsidP="003E69A0">
            <w:pPr>
              <w:pStyle w:val="Absatz0Tabelle"/>
              <w:jc w:val="center"/>
              <w:rPr>
                <w:sz w:val="20"/>
                <w:szCs w:val="20"/>
              </w:rPr>
            </w:pPr>
          </w:p>
        </w:tc>
      </w:tr>
      <w:tr w:rsidR="00D43834" w:rsidRPr="00D43834" w14:paraId="5EE7BF9C" w14:textId="77777777" w:rsidTr="00D34636">
        <w:trPr>
          <w:trHeight w:val="187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25F2" w14:textId="0EE15A27" w:rsidR="00D43834" w:rsidRPr="00D43834" w:rsidRDefault="00D43834" w:rsidP="00D43834">
            <w:pPr>
              <w:pStyle w:val="Absatz0Tabelle"/>
              <w:rPr>
                <w:b/>
                <w:sz w:val="20"/>
                <w:szCs w:val="20"/>
              </w:rPr>
            </w:pPr>
            <w:r w:rsidRPr="00D43834">
              <w:rPr>
                <w:b/>
                <w:sz w:val="20"/>
                <w:szCs w:val="20"/>
              </w:rPr>
              <w:t>Funktion im Auftrag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2E5F" w14:textId="36821CB8" w:rsidR="00D43834" w:rsidRPr="00D43834" w:rsidRDefault="00D43834" w:rsidP="00D43834">
            <w:pPr>
              <w:pStyle w:val="Absatz0Tabelle"/>
              <w:rPr>
                <w:b/>
                <w:sz w:val="20"/>
                <w:szCs w:val="20"/>
              </w:rPr>
            </w:pPr>
            <w:r w:rsidRPr="00D43834">
              <w:rPr>
                <w:b/>
                <w:sz w:val="20"/>
                <w:szCs w:val="20"/>
              </w:rPr>
              <w:t>Name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9A71" w14:textId="781F6EB3" w:rsidR="00D43834" w:rsidRPr="00D43834" w:rsidRDefault="00D43834" w:rsidP="00D34636">
            <w:pPr>
              <w:pStyle w:val="Absatz0Tabelle"/>
              <w:jc w:val="center"/>
              <w:rPr>
                <w:b/>
                <w:sz w:val="20"/>
                <w:szCs w:val="20"/>
              </w:rPr>
            </w:pPr>
            <w:r w:rsidRPr="00D43834">
              <w:rPr>
                <w:b/>
                <w:sz w:val="20"/>
                <w:szCs w:val="20"/>
              </w:rPr>
              <w:t>Bestätigung</w:t>
            </w:r>
          </w:p>
        </w:tc>
      </w:tr>
      <w:tr w:rsidR="00D34636" w:rsidRPr="004D1C28" w14:paraId="3BC96068" w14:textId="77777777" w:rsidTr="00D34636">
        <w:trPr>
          <w:trHeight w:val="187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7605" w14:textId="3A409479" w:rsidR="00D34636" w:rsidRPr="00D43834" w:rsidRDefault="00D34636" w:rsidP="00C17D0F">
            <w:pPr>
              <w:pStyle w:val="Absatz0Tabelle"/>
              <w:rPr>
                <w:sz w:val="20"/>
                <w:szCs w:val="20"/>
              </w:rPr>
            </w:pPr>
            <w:r w:rsidRPr="00D43834">
              <w:rPr>
                <w:sz w:val="20"/>
                <w:szCs w:val="20"/>
              </w:rPr>
              <w:t>Projektleiter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4DB2" w14:textId="77777777" w:rsidR="00D34636" w:rsidRPr="00114F2B" w:rsidRDefault="00D34636" w:rsidP="00D43834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0C63" w14:textId="77777777" w:rsidR="00D34636" w:rsidRPr="00114F2B" w:rsidRDefault="0032589A" w:rsidP="00D43834">
            <w:pPr>
              <w:pStyle w:val="Absatz0Tabelle"/>
              <w:rPr>
                <w:sz w:val="20"/>
                <w:szCs w:val="20"/>
              </w:rPr>
            </w:pPr>
            <w:sdt>
              <w:sdtPr>
                <w:rPr>
                  <w:color w:val="0000FF"/>
                  <w:sz w:val="20"/>
                  <w:szCs w:val="20"/>
                </w:rPr>
                <w:id w:val="1397785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636" w:rsidRPr="00086FFD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D34636">
              <w:rPr>
                <w:sz w:val="20"/>
                <w:szCs w:val="20"/>
              </w:rPr>
              <w:t xml:space="preserve"> Ja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E502" w14:textId="52C0423D" w:rsidR="00D34636" w:rsidRPr="00114F2B" w:rsidRDefault="0032589A" w:rsidP="00D43834">
            <w:pPr>
              <w:pStyle w:val="Absatz0Tabelle"/>
              <w:rPr>
                <w:sz w:val="20"/>
                <w:szCs w:val="20"/>
              </w:rPr>
            </w:pPr>
            <w:sdt>
              <w:sdtPr>
                <w:rPr>
                  <w:color w:val="0000FF"/>
                  <w:sz w:val="20"/>
                  <w:szCs w:val="20"/>
                </w:rPr>
                <w:id w:val="1626352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636" w:rsidRPr="00086FFD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D34636">
              <w:rPr>
                <w:sz w:val="20"/>
                <w:szCs w:val="20"/>
              </w:rPr>
              <w:t xml:space="preserve"> Nein</w:t>
            </w:r>
          </w:p>
        </w:tc>
      </w:tr>
      <w:tr w:rsidR="00D34636" w:rsidRPr="004D1C28" w14:paraId="47C718F2" w14:textId="77777777" w:rsidTr="00D34636">
        <w:trPr>
          <w:trHeight w:val="187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5817" w14:textId="4E4F712A" w:rsidR="00D34636" w:rsidRPr="00D43834" w:rsidRDefault="00D34636" w:rsidP="00C17D0F">
            <w:pPr>
              <w:pStyle w:val="Absatz0Tabelle"/>
              <w:rPr>
                <w:sz w:val="20"/>
                <w:szCs w:val="20"/>
              </w:rPr>
            </w:pPr>
            <w:r w:rsidRPr="00D43834">
              <w:rPr>
                <w:sz w:val="20"/>
                <w:szCs w:val="20"/>
              </w:rPr>
              <w:t>Projektleiter Stv.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9D1" w14:textId="77777777" w:rsidR="00D34636" w:rsidRPr="00114F2B" w:rsidRDefault="00D34636" w:rsidP="00D43834">
            <w:pPr>
              <w:pStyle w:val="Absatz0Tabelle"/>
              <w:rPr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7E42" w14:textId="77777777" w:rsidR="00D34636" w:rsidRPr="00114F2B" w:rsidRDefault="0032589A" w:rsidP="00D43834">
            <w:pPr>
              <w:pStyle w:val="Absatz0Tabelle"/>
              <w:rPr>
                <w:sz w:val="20"/>
                <w:szCs w:val="20"/>
              </w:rPr>
            </w:pPr>
            <w:sdt>
              <w:sdtPr>
                <w:rPr>
                  <w:color w:val="0000FF"/>
                  <w:sz w:val="20"/>
                  <w:szCs w:val="20"/>
                </w:rPr>
                <w:id w:val="933477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636" w:rsidRPr="00086FFD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D34636">
              <w:rPr>
                <w:sz w:val="20"/>
                <w:szCs w:val="20"/>
              </w:rPr>
              <w:t xml:space="preserve"> Ja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8C4" w14:textId="641535C9" w:rsidR="00D34636" w:rsidRPr="00114F2B" w:rsidRDefault="0032589A" w:rsidP="00D43834">
            <w:pPr>
              <w:pStyle w:val="Absatz0Tabelle"/>
              <w:rPr>
                <w:sz w:val="20"/>
                <w:szCs w:val="20"/>
              </w:rPr>
            </w:pPr>
            <w:sdt>
              <w:sdtPr>
                <w:rPr>
                  <w:color w:val="0000FF"/>
                  <w:sz w:val="20"/>
                  <w:szCs w:val="20"/>
                </w:rPr>
                <w:id w:val="767361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636" w:rsidRPr="00086FFD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D34636">
              <w:rPr>
                <w:sz w:val="20"/>
                <w:szCs w:val="20"/>
              </w:rPr>
              <w:t xml:space="preserve"> Nein</w:t>
            </w:r>
          </w:p>
        </w:tc>
      </w:tr>
      <w:tr w:rsidR="00D34636" w:rsidRPr="004D1C28" w14:paraId="2D435F58" w14:textId="77777777" w:rsidTr="00D34636">
        <w:trPr>
          <w:trHeight w:val="187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CB6A" w14:textId="43CFF934" w:rsidR="00D34636" w:rsidRPr="00D43834" w:rsidRDefault="00D34636" w:rsidP="00C17D0F">
            <w:pPr>
              <w:pStyle w:val="Absatz0Tabelle"/>
              <w:rPr>
                <w:sz w:val="20"/>
                <w:szCs w:val="20"/>
              </w:rPr>
            </w:pPr>
            <w:r w:rsidRPr="00D43834">
              <w:rPr>
                <w:sz w:val="20"/>
                <w:szCs w:val="20"/>
              </w:rPr>
              <w:t>Hauptsachbearbeiter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0A3" w14:textId="77777777" w:rsidR="00D34636" w:rsidRPr="00B0387A" w:rsidRDefault="00D34636" w:rsidP="00D43834">
            <w:pPr>
              <w:pStyle w:val="Absatz0Tabelle"/>
              <w:rPr>
                <w:color w:val="3333FF"/>
                <w:sz w:val="20"/>
                <w:szCs w:val="20"/>
              </w:rPr>
            </w:pPr>
            <w:r w:rsidRPr="00B0387A">
              <w:rPr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B0387A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B0387A">
              <w:rPr>
                <w:color w:val="3333FF"/>
                <w:sz w:val="20"/>
                <w:szCs w:val="20"/>
              </w:rPr>
            </w:r>
            <w:r w:rsidRPr="00B0387A">
              <w:rPr>
                <w:color w:val="3333FF"/>
                <w:sz w:val="20"/>
                <w:szCs w:val="20"/>
              </w:rPr>
              <w:fldChar w:fldCharType="separate"/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t> </w:t>
            </w:r>
            <w:r w:rsidRPr="00B0387A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6628" w14:textId="77777777" w:rsidR="00D34636" w:rsidRPr="00B0387A" w:rsidRDefault="0032589A" w:rsidP="00D43834">
            <w:pPr>
              <w:pStyle w:val="Absatz0Tabelle"/>
              <w:rPr>
                <w:color w:val="3333FF"/>
                <w:sz w:val="20"/>
                <w:szCs w:val="20"/>
              </w:rPr>
            </w:pPr>
            <w:sdt>
              <w:sdtPr>
                <w:rPr>
                  <w:color w:val="0000FF"/>
                  <w:sz w:val="20"/>
                  <w:szCs w:val="20"/>
                </w:rPr>
                <w:id w:val="219103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636" w:rsidRPr="00086FFD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D34636">
              <w:rPr>
                <w:sz w:val="20"/>
                <w:szCs w:val="20"/>
              </w:rPr>
              <w:t xml:space="preserve"> Ja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F463" w14:textId="5A22F0A9" w:rsidR="00D34636" w:rsidRPr="00B0387A" w:rsidRDefault="0032589A" w:rsidP="00D43834">
            <w:pPr>
              <w:pStyle w:val="Absatz0Tabelle"/>
              <w:rPr>
                <w:color w:val="3333FF"/>
                <w:sz w:val="20"/>
                <w:szCs w:val="20"/>
              </w:rPr>
            </w:pPr>
            <w:sdt>
              <w:sdtPr>
                <w:rPr>
                  <w:color w:val="0000FF"/>
                  <w:sz w:val="20"/>
                  <w:szCs w:val="20"/>
                </w:rPr>
                <w:id w:val="-688059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636" w:rsidRPr="00086FFD">
                  <w:rPr>
                    <w:rFonts w:ascii="MS Gothic" w:eastAsia="MS Gothic" w:hAnsi="MS Gothic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D34636">
              <w:rPr>
                <w:sz w:val="20"/>
                <w:szCs w:val="20"/>
              </w:rPr>
              <w:t xml:space="preserve"> Nein</w:t>
            </w:r>
          </w:p>
        </w:tc>
      </w:tr>
      <w:bookmarkEnd w:id="46"/>
    </w:tbl>
    <w:p w14:paraId="409FA499" w14:textId="77777777" w:rsidR="008C636F" w:rsidRDefault="008C636F">
      <w:pPr>
        <w:jc w:val="left"/>
      </w:pPr>
      <w:r>
        <w:br w:type="page"/>
      </w:r>
    </w:p>
    <w:p w14:paraId="477A66E3" w14:textId="77777777" w:rsidR="00EF1FF5" w:rsidRDefault="004E5520" w:rsidP="00D7246F">
      <w:pPr>
        <w:pStyle w:val="berschrift2"/>
      </w:pPr>
      <w:bookmarkStart w:id="63" w:name="_Toc14867127"/>
      <w:r>
        <w:lastRenderedPageBreak/>
        <w:t>E</w:t>
      </w:r>
      <w:r w:rsidR="00DB2B99">
        <w:t>7</w:t>
      </w:r>
      <w:r w:rsidR="00D7246F">
        <w:tab/>
      </w:r>
      <w:r w:rsidR="00D7246F">
        <w:tab/>
      </w:r>
      <w:r>
        <w:t>Firmenr</w:t>
      </w:r>
      <w:r w:rsidR="00EF1FF5" w:rsidRPr="00A22750">
        <w:t>eferenzen</w:t>
      </w:r>
      <w:bookmarkEnd w:id="47"/>
      <w:bookmarkEnd w:id="48"/>
      <w:bookmarkEnd w:id="63"/>
      <w:r w:rsidR="0017003C">
        <w:t xml:space="preserve"> </w:t>
      </w:r>
    </w:p>
    <w:p w14:paraId="3DC9DC1F" w14:textId="2B49B5AC" w:rsidR="00EF1FF5" w:rsidRDefault="00EF1FF5" w:rsidP="000F7459">
      <w:pPr>
        <w:pStyle w:val="berschrift3"/>
      </w:pPr>
      <w:r w:rsidRPr="004D741E">
        <w:t>Referenz</w:t>
      </w:r>
      <w:r w:rsidR="006A293C">
        <w:t>projekt</w:t>
      </w:r>
      <w:r w:rsidRPr="004D741E">
        <w:t xml:space="preserve"> 1</w:t>
      </w:r>
      <w:r w:rsidR="00D34636">
        <w:t>: Projektmanagement, Projektführung, Controlling</w:t>
      </w:r>
    </w:p>
    <w:tbl>
      <w:tblPr>
        <w:tblW w:w="0" w:type="auto"/>
        <w:tblInd w:w="712" w:type="dxa"/>
        <w:tblBorders>
          <w:bottom w:val="single" w:sz="2" w:space="0" w:color="auto"/>
          <w:insideH w:val="single" w:sz="2" w:space="0" w:color="auto"/>
        </w:tblBorders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67"/>
        <w:gridCol w:w="3067"/>
        <w:gridCol w:w="48"/>
        <w:gridCol w:w="2558"/>
        <w:gridCol w:w="2606"/>
        <w:gridCol w:w="12"/>
      </w:tblGrid>
      <w:tr w:rsidR="00C17D0F" w:rsidRPr="002B2AE5" w14:paraId="6FA21D53" w14:textId="77777777" w:rsidTr="00C17D0F">
        <w:trPr>
          <w:gridBefore w:val="1"/>
          <w:wBefore w:w="68" w:type="dxa"/>
          <w:trHeight w:val="187"/>
        </w:trPr>
        <w:tc>
          <w:tcPr>
            <w:tcW w:w="3138" w:type="dxa"/>
            <w:gridSpan w:val="2"/>
            <w:tcBorders>
              <w:top w:val="nil"/>
              <w:right w:val="single" w:sz="4" w:space="0" w:color="auto"/>
            </w:tcBorders>
          </w:tcPr>
          <w:p w14:paraId="040E59F2" w14:textId="77777777" w:rsidR="00C17D0F" w:rsidRPr="002B2AE5" w:rsidRDefault="00C17D0F" w:rsidP="00437EF2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2B2AE5">
              <w:rPr>
                <w:sz w:val="20"/>
                <w:szCs w:val="20"/>
              </w:rPr>
              <w:t>Referenzprojekt der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14:paraId="359D53BC" w14:textId="77777777" w:rsidR="00C17D0F" w:rsidRPr="002B2AE5" w:rsidRDefault="0032589A" w:rsidP="00437EF2">
            <w:pPr>
              <w:pStyle w:val="Absatz09ptCourier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FF"/>
                  <w:sz w:val="20"/>
                  <w:szCs w:val="20"/>
                </w:rPr>
                <w:id w:val="-2104254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D0F" w:rsidRPr="002B2AE5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C17D0F" w:rsidRPr="002B2AE5">
              <w:rPr>
                <w:rFonts w:ascii="Arial" w:hAnsi="Arial" w:cs="Arial"/>
                <w:sz w:val="20"/>
                <w:szCs w:val="20"/>
              </w:rPr>
              <w:t xml:space="preserve"> Federführenden Firma</w:t>
            </w:r>
            <w:r w:rsidR="00C17D0F" w:rsidRPr="002B2AE5">
              <w:rPr>
                <w:rFonts w:ascii="Arial" w:hAnsi="Arial" w:cs="Arial"/>
                <w:sz w:val="20"/>
                <w:szCs w:val="20"/>
              </w:rPr>
              <w:tab/>
            </w:r>
            <w:r w:rsidR="00C17D0F" w:rsidRPr="002B2AE5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color w:val="0000FF"/>
                  <w:sz w:val="20"/>
                  <w:szCs w:val="20"/>
                </w:rPr>
                <w:id w:val="-1627233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D0F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C17D0F" w:rsidRPr="002B2AE5">
              <w:rPr>
                <w:rFonts w:ascii="Arial" w:hAnsi="Arial" w:cs="Arial"/>
                <w:sz w:val="20"/>
                <w:szCs w:val="20"/>
              </w:rPr>
              <w:t xml:space="preserve"> Firma Nr. 2</w:t>
            </w:r>
          </w:p>
        </w:tc>
      </w:tr>
      <w:tr w:rsidR="00C17D0F" w:rsidRPr="00A80B0F" w14:paraId="57913A5F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nil"/>
              <w:right w:val="single" w:sz="4" w:space="0" w:color="auto"/>
            </w:tcBorders>
          </w:tcPr>
          <w:p w14:paraId="394BE4AD" w14:textId="77777777" w:rsidR="00C17D0F" w:rsidRPr="00A80B0F" w:rsidRDefault="00C17D0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256" w:type="dxa"/>
            <w:gridSpan w:val="3"/>
            <w:tcBorders>
              <w:left w:val="single" w:sz="4" w:space="0" w:color="auto"/>
            </w:tcBorders>
          </w:tcPr>
          <w:p w14:paraId="2F908D80" w14:textId="77777777" w:rsidR="00C17D0F" w:rsidRPr="00A80B0F" w:rsidRDefault="00C17D0F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</w:p>
        </w:tc>
      </w:tr>
      <w:tr w:rsidR="00391B25" w:rsidRPr="00A80B0F" w14:paraId="430B5771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nil"/>
              <w:right w:val="single" w:sz="4" w:space="0" w:color="auto"/>
            </w:tcBorders>
          </w:tcPr>
          <w:p w14:paraId="7979244D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5256" w:type="dxa"/>
            <w:gridSpan w:val="3"/>
            <w:tcBorders>
              <w:left w:val="single" w:sz="4" w:space="0" w:color="auto"/>
            </w:tcBorders>
          </w:tcPr>
          <w:p w14:paraId="37729D5A" w14:textId="77777777" w:rsidR="00391B2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4DC24B60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4" w:space="0" w:color="auto"/>
            </w:tcBorders>
          </w:tcPr>
          <w:p w14:paraId="25266A69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Ort der Dienstleistungserbringung </w:t>
            </w:r>
          </w:p>
        </w:tc>
        <w:tc>
          <w:tcPr>
            <w:tcW w:w="5256" w:type="dxa"/>
            <w:gridSpan w:val="3"/>
            <w:tcBorders>
              <w:left w:val="single" w:sz="4" w:space="0" w:color="auto"/>
            </w:tcBorders>
          </w:tcPr>
          <w:p w14:paraId="4DCD0840" w14:textId="77777777" w:rsidR="00391B2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56FA9BF1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4" w:space="0" w:color="auto"/>
            </w:tcBorders>
          </w:tcPr>
          <w:p w14:paraId="31D290B2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5256" w:type="dxa"/>
            <w:gridSpan w:val="3"/>
            <w:tcBorders>
              <w:left w:val="single" w:sz="4" w:space="0" w:color="auto"/>
            </w:tcBorders>
          </w:tcPr>
          <w:p w14:paraId="7605C8F0" w14:textId="77777777" w:rsidR="00391B2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3B94791E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4" w:space="0" w:color="auto"/>
            </w:tcBorders>
          </w:tcPr>
          <w:p w14:paraId="673D5706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Auftraggeber</w:t>
            </w:r>
          </w:p>
        </w:tc>
        <w:tc>
          <w:tcPr>
            <w:tcW w:w="5256" w:type="dxa"/>
            <w:gridSpan w:val="3"/>
            <w:tcBorders>
              <w:left w:val="single" w:sz="4" w:space="0" w:color="auto"/>
            </w:tcBorders>
          </w:tcPr>
          <w:p w14:paraId="37405F4A" w14:textId="77777777" w:rsidR="00391B2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756D94CF" w14:textId="77777777" w:rsidTr="00AE15EF">
        <w:trPr>
          <w:gridAfter w:val="1"/>
          <w:wAfter w:w="12" w:type="dxa"/>
          <w:trHeight w:val="56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4" w:space="0" w:color="auto"/>
            </w:tcBorders>
          </w:tcPr>
          <w:p w14:paraId="49F74891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Kurzbeschrieb des </w:t>
            </w:r>
            <w:r w:rsidR="008C16C6" w:rsidRPr="00A80B0F">
              <w:rPr>
                <w:sz w:val="20"/>
                <w:szCs w:val="20"/>
              </w:rPr>
              <w:t>Auftrags</w:t>
            </w:r>
          </w:p>
        </w:tc>
        <w:tc>
          <w:tcPr>
            <w:tcW w:w="5256" w:type="dxa"/>
            <w:gridSpan w:val="3"/>
            <w:tcBorders>
              <w:left w:val="single" w:sz="4" w:space="0" w:color="auto"/>
            </w:tcBorders>
          </w:tcPr>
          <w:p w14:paraId="2EA7C642" w14:textId="77777777" w:rsidR="00391B2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444E904E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4" w:space="0" w:color="auto"/>
            </w:tcBorders>
          </w:tcPr>
          <w:p w14:paraId="07F2CA4E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Die Leistung der Firma wurde/wird erbracht als</w:t>
            </w:r>
          </w:p>
        </w:tc>
        <w:tc>
          <w:tcPr>
            <w:tcW w:w="5256" w:type="dxa"/>
            <w:gridSpan w:val="3"/>
            <w:tcBorders>
              <w:left w:val="single" w:sz="4" w:space="0" w:color="auto"/>
            </w:tcBorders>
          </w:tcPr>
          <w:p w14:paraId="0847C49E" w14:textId="77777777" w:rsidR="00391B25" w:rsidRPr="00A80B0F" w:rsidRDefault="00947F50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91B25" w:rsidRPr="00A80B0F">
              <w:rPr>
                <w:sz w:val="20"/>
                <w:szCs w:val="20"/>
              </w:rPr>
              <w:instrText xml:space="preserve"> FORMCHECKBOX </w:instrText>
            </w:r>
            <w:r w:rsidR="0032589A">
              <w:rPr>
                <w:sz w:val="20"/>
                <w:szCs w:val="20"/>
              </w:rPr>
            </w:r>
            <w:r w:rsidR="0032589A">
              <w:rPr>
                <w:sz w:val="20"/>
                <w:szCs w:val="20"/>
              </w:rPr>
              <w:fldChar w:fldCharType="separate"/>
            </w:r>
            <w:r w:rsidRPr="00A80B0F">
              <w:rPr>
                <w:sz w:val="20"/>
                <w:szCs w:val="20"/>
              </w:rPr>
              <w:fldChar w:fldCharType="end"/>
            </w:r>
            <w:r w:rsidR="00203E87">
              <w:rPr>
                <w:sz w:val="20"/>
                <w:szCs w:val="20"/>
              </w:rPr>
              <w:t xml:space="preserve"> Einzelanbieter</w:t>
            </w:r>
            <w:r w:rsidR="00391B25" w:rsidRPr="00A80B0F">
              <w:rPr>
                <w:sz w:val="20"/>
                <w:szCs w:val="20"/>
              </w:rPr>
              <w:br/>
            </w:r>
            <w:r w:rsidRPr="00A80B0F">
              <w:rPr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91B25" w:rsidRPr="00A80B0F">
              <w:rPr>
                <w:sz w:val="20"/>
                <w:szCs w:val="20"/>
              </w:rPr>
              <w:instrText xml:space="preserve"> FORMCHECKBOX </w:instrText>
            </w:r>
            <w:r w:rsidR="0032589A">
              <w:rPr>
                <w:sz w:val="20"/>
                <w:szCs w:val="20"/>
              </w:rPr>
            </w:r>
            <w:r w:rsidR="0032589A">
              <w:rPr>
                <w:sz w:val="20"/>
                <w:szCs w:val="20"/>
              </w:rPr>
              <w:fldChar w:fldCharType="separate"/>
            </w:r>
            <w:r w:rsidRPr="00A80B0F">
              <w:rPr>
                <w:sz w:val="20"/>
                <w:szCs w:val="20"/>
              </w:rPr>
              <w:fldChar w:fldCharType="end"/>
            </w:r>
            <w:r w:rsidR="00391B25" w:rsidRPr="00A80B0F">
              <w:rPr>
                <w:sz w:val="20"/>
                <w:szCs w:val="20"/>
              </w:rPr>
              <w:t xml:space="preserve"> Bietergemeinschaft</w:t>
            </w:r>
          </w:p>
        </w:tc>
      </w:tr>
      <w:tr w:rsidR="00391B25" w:rsidRPr="00A80B0F" w14:paraId="7B76079A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4" w:space="0" w:color="auto"/>
            </w:tcBorders>
          </w:tcPr>
          <w:p w14:paraId="1502CEF0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Die weiteren Mitglieder der Bietergemeinschaft waren</w:t>
            </w:r>
          </w:p>
        </w:tc>
        <w:tc>
          <w:tcPr>
            <w:tcW w:w="5256" w:type="dxa"/>
            <w:gridSpan w:val="3"/>
            <w:tcBorders>
              <w:left w:val="single" w:sz="4" w:space="0" w:color="auto"/>
            </w:tcBorders>
          </w:tcPr>
          <w:p w14:paraId="27C9956C" w14:textId="77777777" w:rsidR="00391B25" w:rsidRPr="00A80B0F" w:rsidRDefault="00947F50" w:rsidP="00AE15EF">
            <w:pPr>
              <w:pStyle w:val="Absatz09ptCourier"/>
              <w:spacing w:before="0" w:after="0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7E27031F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0EA810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Zeitraum des Auftrags</w:t>
            </w:r>
          </w:p>
        </w:tc>
        <w:tc>
          <w:tcPr>
            <w:tcW w:w="2628" w:type="dxa"/>
            <w:gridSpan w:val="2"/>
            <w:tcBorders>
              <w:left w:val="single" w:sz="4" w:space="0" w:color="auto"/>
              <w:bottom w:val="single" w:sz="2" w:space="0" w:color="auto"/>
            </w:tcBorders>
          </w:tcPr>
          <w:p w14:paraId="1F52573D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Von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628" w:type="dxa"/>
            <w:tcBorders>
              <w:bottom w:val="single" w:sz="2" w:space="0" w:color="auto"/>
            </w:tcBorders>
          </w:tcPr>
          <w:p w14:paraId="34E98884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Bis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3D630264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bottom w:val="nil"/>
              <w:right w:val="single" w:sz="4" w:space="0" w:color="auto"/>
            </w:tcBorders>
          </w:tcPr>
          <w:p w14:paraId="39AFADEE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Ungefähre Honorarsumme des Teils, für den die Firma die</w:t>
            </w:r>
            <w:r w:rsidR="007B2119">
              <w:rPr>
                <w:sz w:val="20"/>
                <w:szCs w:val="20"/>
              </w:rPr>
              <w:br/>
            </w:r>
            <w:r w:rsidRPr="00A80B0F">
              <w:rPr>
                <w:sz w:val="20"/>
                <w:szCs w:val="20"/>
              </w:rPr>
              <w:t>(Fach-)</w:t>
            </w:r>
            <w:r w:rsidR="00D0705D">
              <w:rPr>
                <w:sz w:val="20"/>
                <w:szCs w:val="20"/>
              </w:rPr>
              <w:t xml:space="preserve"> </w:t>
            </w:r>
            <w:r w:rsidRPr="00A80B0F">
              <w:rPr>
                <w:sz w:val="20"/>
                <w:szCs w:val="20"/>
              </w:rPr>
              <w:t>Verantwortung inne hatte</w:t>
            </w:r>
          </w:p>
        </w:tc>
        <w:tc>
          <w:tcPr>
            <w:tcW w:w="5256" w:type="dxa"/>
            <w:gridSpan w:val="3"/>
            <w:tcBorders>
              <w:top w:val="single" w:sz="2" w:space="0" w:color="auto"/>
              <w:left w:val="single" w:sz="4" w:space="0" w:color="auto"/>
              <w:bottom w:val="nil"/>
            </w:tcBorders>
          </w:tcPr>
          <w:p w14:paraId="23B04C12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rFonts w:ascii="Courier New" w:hAnsi="Courier New"/>
                <w:sz w:val="20"/>
                <w:szCs w:val="20"/>
              </w:rPr>
              <w:t xml:space="preserve">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1A5F847B" w14:textId="77777777" w:rsidR="00391B25" w:rsidRPr="00A80B0F" w:rsidRDefault="00391B25" w:rsidP="00391B25">
      <w:pPr>
        <w:ind w:left="709"/>
        <w:rPr>
          <w:sz w:val="20"/>
        </w:rPr>
      </w:pPr>
    </w:p>
    <w:p w14:paraId="5D6A2777" w14:textId="77777777" w:rsidR="00391B25" w:rsidRPr="00A80B0F" w:rsidRDefault="00391B25" w:rsidP="00391B25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2" w:type="dxa"/>
        <w:tblBorders>
          <w:top w:val="single" w:sz="4" w:space="0" w:color="auto"/>
          <w:insideH w:val="single" w:sz="2" w:space="0" w:color="auto"/>
          <w:insideV w:val="single" w:sz="2" w:space="0" w:color="auto"/>
        </w:tblBorders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138"/>
        <w:gridCol w:w="5220"/>
      </w:tblGrid>
      <w:tr w:rsidR="00391B25" w:rsidRPr="00A80B0F" w14:paraId="3437113E" w14:textId="77777777" w:rsidTr="00AE15EF">
        <w:trPr>
          <w:trHeight w:val="187"/>
        </w:trPr>
        <w:tc>
          <w:tcPr>
            <w:tcW w:w="3158" w:type="dxa"/>
          </w:tcPr>
          <w:p w14:paraId="4C78F6B1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5256" w:type="dxa"/>
          </w:tcPr>
          <w:p w14:paraId="579CC4CF" w14:textId="77777777" w:rsidR="00391B2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3C36E5EE" w14:textId="77777777" w:rsidTr="00AE15EF">
        <w:trPr>
          <w:trHeight w:val="187"/>
        </w:trPr>
        <w:tc>
          <w:tcPr>
            <w:tcW w:w="3158" w:type="dxa"/>
          </w:tcPr>
          <w:p w14:paraId="3F9D3B69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5256" w:type="dxa"/>
          </w:tcPr>
          <w:p w14:paraId="0DFCF45A" w14:textId="77777777" w:rsidR="00391B2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391B25" w:rsidRPr="00A80B0F" w14:paraId="56EC0084" w14:textId="77777777" w:rsidTr="00AE15EF">
        <w:trPr>
          <w:trHeight w:val="187"/>
        </w:trPr>
        <w:tc>
          <w:tcPr>
            <w:tcW w:w="3158" w:type="dxa"/>
          </w:tcPr>
          <w:p w14:paraId="211FAF02" w14:textId="77777777" w:rsidR="00391B25" w:rsidRPr="00A80B0F" w:rsidRDefault="00391B2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Tel.-Nr.</w:t>
            </w:r>
          </w:p>
        </w:tc>
        <w:tc>
          <w:tcPr>
            <w:tcW w:w="5256" w:type="dxa"/>
          </w:tcPr>
          <w:p w14:paraId="5789A782" w14:textId="77777777" w:rsidR="00391B2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36DC9D13" w14:textId="77777777" w:rsidR="00391B25" w:rsidRPr="00A80B0F" w:rsidRDefault="00391B25" w:rsidP="00391B25">
      <w:pPr>
        <w:pStyle w:val="Standard1"/>
        <w:rPr>
          <w:sz w:val="20"/>
        </w:rPr>
      </w:pPr>
    </w:p>
    <w:p w14:paraId="4882A291" w14:textId="77777777" w:rsidR="00391B25" w:rsidRPr="00A80B0F" w:rsidRDefault="00391B25" w:rsidP="00391B25">
      <w:pPr>
        <w:pStyle w:val="Standard1"/>
        <w:rPr>
          <w:sz w:val="20"/>
        </w:rPr>
      </w:pPr>
      <w:r w:rsidRPr="00A80B0F">
        <w:rPr>
          <w:sz w:val="20"/>
        </w:rPr>
        <w:t>Kurzbeschrieb</w:t>
      </w:r>
      <w:r w:rsidR="008C16C6" w:rsidRPr="00A80B0F">
        <w:rPr>
          <w:sz w:val="20"/>
        </w:rPr>
        <w:t xml:space="preserve"> der</w:t>
      </w:r>
      <w:r w:rsidRPr="00A80B0F">
        <w:rPr>
          <w:sz w:val="20"/>
        </w:rPr>
        <w:t xml:space="preserve"> Aufgabe </w:t>
      </w:r>
      <w:r w:rsidR="00886A3E" w:rsidRPr="00A80B0F">
        <w:rPr>
          <w:sz w:val="20"/>
        </w:rPr>
        <w:t>und</w:t>
      </w:r>
      <w:r w:rsidRPr="00A80B0F">
        <w:rPr>
          <w:sz w:val="20"/>
        </w:rPr>
        <w:t xml:space="preserve"> Verantwortung der Firma: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6"/>
      </w:tblGrid>
      <w:tr w:rsidR="00391B25" w:rsidRPr="00A80B0F" w14:paraId="556C3FCA" w14:textId="77777777" w:rsidTr="00AE15EF">
        <w:trPr>
          <w:trHeight w:val="1984"/>
        </w:trPr>
        <w:tc>
          <w:tcPr>
            <w:tcW w:w="8496" w:type="dxa"/>
          </w:tcPr>
          <w:p w14:paraId="56A36526" w14:textId="77777777" w:rsidR="00391B25" w:rsidRPr="00A80B0F" w:rsidRDefault="00947F50" w:rsidP="00391B25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34D8122F" w14:textId="77777777" w:rsidR="00391B25" w:rsidRPr="00A80B0F" w:rsidRDefault="00391B25" w:rsidP="00391B25">
      <w:pPr>
        <w:pStyle w:val="Standard1"/>
        <w:rPr>
          <w:sz w:val="20"/>
        </w:rPr>
      </w:pPr>
    </w:p>
    <w:p w14:paraId="603E5AD5" w14:textId="77777777" w:rsidR="00391B25" w:rsidRPr="00A80B0F" w:rsidRDefault="00391B25" w:rsidP="00391B25">
      <w:pPr>
        <w:pStyle w:val="Standard1"/>
        <w:rPr>
          <w:sz w:val="20"/>
        </w:rPr>
      </w:pPr>
      <w:r w:rsidRPr="00A80B0F">
        <w:rPr>
          <w:sz w:val="20"/>
        </w:rPr>
        <w:t xml:space="preserve">Warum ist dieser Referenzauftrag ein gutes Beispiel, um die </w:t>
      </w:r>
      <w:r w:rsidR="00C17D0F">
        <w:rPr>
          <w:sz w:val="20"/>
        </w:rPr>
        <w:t>Leistungsf</w:t>
      </w:r>
      <w:r w:rsidRPr="00A80B0F">
        <w:rPr>
          <w:sz w:val="20"/>
        </w:rPr>
        <w:t xml:space="preserve">ähigkeit des </w:t>
      </w:r>
      <w:r w:rsidR="00C17D0F">
        <w:rPr>
          <w:sz w:val="20"/>
        </w:rPr>
        <w:t>Anbieters</w:t>
      </w:r>
      <w:r w:rsidRPr="00A80B0F">
        <w:rPr>
          <w:sz w:val="20"/>
        </w:rPr>
        <w:t xml:space="preserve"> darzustellen? Kurze Begründung: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6"/>
      </w:tblGrid>
      <w:tr w:rsidR="00391B25" w:rsidRPr="00A80B0F" w14:paraId="5F9B89E7" w14:textId="77777777" w:rsidTr="00AE15EF">
        <w:trPr>
          <w:trHeight w:val="1984"/>
        </w:trPr>
        <w:tc>
          <w:tcPr>
            <w:tcW w:w="8496" w:type="dxa"/>
          </w:tcPr>
          <w:p w14:paraId="532F7B57" w14:textId="77777777" w:rsidR="00391B25" w:rsidRPr="00A80B0F" w:rsidRDefault="00947F50" w:rsidP="00391B25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391B2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6D063FD4" w14:textId="037A8273" w:rsidR="0099459A" w:rsidRDefault="00EF1FF5" w:rsidP="000F7459">
      <w:pPr>
        <w:pStyle w:val="berschrift3"/>
      </w:pPr>
      <w:r w:rsidRPr="00A22750">
        <w:br w:type="page"/>
      </w:r>
      <w:bookmarkStart w:id="64" w:name="_Toc166552122"/>
      <w:bookmarkStart w:id="65" w:name="_Toc286662004"/>
      <w:bookmarkStart w:id="66" w:name="_Toc286672350"/>
      <w:r w:rsidR="0099459A">
        <w:lastRenderedPageBreak/>
        <w:t>Referenz</w:t>
      </w:r>
      <w:r w:rsidR="006A293C">
        <w:t>projekt</w:t>
      </w:r>
      <w:r w:rsidR="0099459A">
        <w:t xml:space="preserve"> 2</w:t>
      </w:r>
      <w:r w:rsidR="00D34636">
        <w:t>: Facility Management, Beschaffungs- und Vertragsmanagement</w:t>
      </w:r>
    </w:p>
    <w:tbl>
      <w:tblPr>
        <w:tblW w:w="0" w:type="auto"/>
        <w:tblInd w:w="712" w:type="dxa"/>
        <w:tblBorders>
          <w:bottom w:val="single" w:sz="2" w:space="0" w:color="auto"/>
          <w:insideH w:val="single" w:sz="2" w:space="0" w:color="auto"/>
        </w:tblBorders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67"/>
        <w:gridCol w:w="3067"/>
        <w:gridCol w:w="48"/>
        <w:gridCol w:w="2558"/>
        <w:gridCol w:w="2606"/>
        <w:gridCol w:w="12"/>
      </w:tblGrid>
      <w:tr w:rsidR="00C17D0F" w:rsidRPr="002B2AE5" w14:paraId="09E5B394" w14:textId="77777777" w:rsidTr="00437EF2">
        <w:trPr>
          <w:gridBefore w:val="1"/>
          <w:wBefore w:w="68" w:type="dxa"/>
          <w:trHeight w:val="187"/>
        </w:trPr>
        <w:tc>
          <w:tcPr>
            <w:tcW w:w="3138" w:type="dxa"/>
            <w:gridSpan w:val="2"/>
            <w:tcBorders>
              <w:top w:val="nil"/>
              <w:right w:val="single" w:sz="4" w:space="0" w:color="auto"/>
            </w:tcBorders>
          </w:tcPr>
          <w:p w14:paraId="23CB8AD9" w14:textId="77777777" w:rsidR="00C17D0F" w:rsidRPr="002B2AE5" w:rsidRDefault="00C17D0F" w:rsidP="00437EF2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2B2AE5">
              <w:rPr>
                <w:sz w:val="20"/>
                <w:szCs w:val="20"/>
              </w:rPr>
              <w:t>Referenzprojekt der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14:paraId="529A70C9" w14:textId="77777777" w:rsidR="00C17D0F" w:rsidRPr="002B2AE5" w:rsidRDefault="0032589A" w:rsidP="00437EF2">
            <w:pPr>
              <w:pStyle w:val="Absatz09ptCourier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FF"/>
                  <w:sz w:val="20"/>
                  <w:szCs w:val="20"/>
                </w:rPr>
                <w:id w:val="71916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D0F" w:rsidRPr="002B2AE5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C17D0F" w:rsidRPr="002B2AE5">
              <w:rPr>
                <w:rFonts w:ascii="Arial" w:hAnsi="Arial" w:cs="Arial"/>
                <w:sz w:val="20"/>
                <w:szCs w:val="20"/>
              </w:rPr>
              <w:t xml:space="preserve"> Federführenden Firma</w:t>
            </w:r>
            <w:r w:rsidR="00C17D0F" w:rsidRPr="002B2AE5">
              <w:rPr>
                <w:rFonts w:ascii="Arial" w:hAnsi="Arial" w:cs="Arial"/>
                <w:sz w:val="20"/>
                <w:szCs w:val="20"/>
              </w:rPr>
              <w:tab/>
            </w:r>
            <w:r w:rsidR="00C17D0F" w:rsidRPr="002B2AE5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color w:val="0000FF"/>
                  <w:sz w:val="20"/>
                  <w:szCs w:val="20"/>
                </w:rPr>
                <w:id w:val="4710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D0F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C17D0F" w:rsidRPr="002B2AE5">
              <w:rPr>
                <w:rFonts w:ascii="Arial" w:hAnsi="Arial" w:cs="Arial"/>
                <w:sz w:val="20"/>
                <w:szCs w:val="20"/>
              </w:rPr>
              <w:t xml:space="preserve"> Firma Nr. 2</w:t>
            </w:r>
          </w:p>
        </w:tc>
      </w:tr>
      <w:tr w:rsidR="000318F5" w:rsidRPr="00A80B0F" w14:paraId="488A34E4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nil"/>
              <w:right w:val="single" w:sz="2" w:space="0" w:color="auto"/>
            </w:tcBorders>
          </w:tcPr>
          <w:p w14:paraId="4C26DF1A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5256" w:type="dxa"/>
            <w:gridSpan w:val="3"/>
            <w:tcBorders>
              <w:top w:val="nil"/>
              <w:left w:val="single" w:sz="2" w:space="0" w:color="auto"/>
            </w:tcBorders>
          </w:tcPr>
          <w:p w14:paraId="0A49B3FA" w14:textId="77777777" w:rsidR="000318F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0318F5" w:rsidRPr="00A80B0F" w14:paraId="07569BE5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791BFC12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Ort der Leistungserbringung </w:t>
            </w:r>
          </w:p>
        </w:tc>
        <w:tc>
          <w:tcPr>
            <w:tcW w:w="5256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14:paraId="41A2384C" w14:textId="77777777" w:rsidR="000318F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0318F5" w:rsidRPr="00A80B0F" w14:paraId="4D0BF049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20A76354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5256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14:paraId="509A5DC3" w14:textId="77777777" w:rsidR="000318F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0318F5" w:rsidRPr="00A80B0F" w14:paraId="5E6C9DC2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5E0DF051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Auftraggeber</w:t>
            </w:r>
          </w:p>
        </w:tc>
        <w:tc>
          <w:tcPr>
            <w:tcW w:w="5256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14:paraId="57C93E6C" w14:textId="77777777" w:rsidR="000318F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0318F5" w:rsidRPr="00A80B0F" w14:paraId="552946B6" w14:textId="77777777" w:rsidTr="00AE15EF">
        <w:trPr>
          <w:gridAfter w:val="1"/>
          <w:wAfter w:w="12" w:type="dxa"/>
          <w:trHeight w:val="56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07ED043B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Kurzbeschrieb des Auftrags</w:t>
            </w:r>
          </w:p>
        </w:tc>
        <w:tc>
          <w:tcPr>
            <w:tcW w:w="5256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14:paraId="2AC7FC5D" w14:textId="77777777" w:rsidR="000318F5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0318F5" w:rsidRPr="00A80B0F" w14:paraId="4D6E8F60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2B8AA689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Die Leistung der Firma wurde/wird erbracht als</w:t>
            </w:r>
          </w:p>
        </w:tc>
        <w:tc>
          <w:tcPr>
            <w:tcW w:w="5256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14:paraId="01239743" w14:textId="77777777" w:rsidR="000318F5" w:rsidRPr="00A80B0F" w:rsidRDefault="00947F50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318F5" w:rsidRPr="00A80B0F">
              <w:rPr>
                <w:sz w:val="20"/>
                <w:szCs w:val="20"/>
              </w:rPr>
              <w:instrText xml:space="preserve"> FORMCHECKBOX </w:instrText>
            </w:r>
            <w:r w:rsidR="0032589A">
              <w:rPr>
                <w:sz w:val="20"/>
                <w:szCs w:val="20"/>
              </w:rPr>
            </w:r>
            <w:r w:rsidR="0032589A">
              <w:rPr>
                <w:sz w:val="20"/>
                <w:szCs w:val="20"/>
              </w:rPr>
              <w:fldChar w:fldCharType="separate"/>
            </w:r>
            <w:r w:rsidRPr="00A80B0F">
              <w:rPr>
                <w:sz w:val="20"/>
                <w:szCs w:val="20"/>
              </w:rPr>
              <w:fldChar w:fldCharType="end"/>
            </w:r>
            <w:r w:rsidR="000318F5" w:rsidRPr="00A80B0F">
              <w:rPr>
                <w:sz w:val="20"/>
                <w:szCs w:val="20"/>
              </w:rPr>
              <w:t xml:space="preserve"> Einzelanbieter  </w:t>
            </w:r>
            <w:r w:rsidR="000318F5" w:rsidRPr="00A80B0F">
              <w:rPr>
                <w:sz w:val="20"/>
                <w:szCs w:val="20"/>
              </w:rPr>
              <w:br/>
            </w:r>
            <w:r w:rsidRPr="00A80B0F">
              <w:rPr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318F5" w:rsidRPr="00A80B0F">
              <w:rPr>
                <w:sz w:val="20"/>
                <w:szCs w:val="20"/>
              </w:rPr>
              <w:instrText xml:space="preserve"> FORMCHECKBOX </w:instrText>
            </w:r>
            <w:r w:rsidR="0032589A">
              <w:rPr>
                <w:sz w:val="20"/>
                <w:szCs w:val="20"/>
              </w:rPr>
            </w:r>
            <w:r w:rsidR="0032589A">
              <w:rPr>
                <w:sz w:val="20"/>
                <w:szCs w:val="20"/>
              </w:rPr>
              <w:fldChar w:fldCharType="separate"/>
            </w:r>
            <w:r w:rsidRPr="00A80B0F">
              <w:rPr>
                <w:sz w:val="20"/>
                <w:szCs w:val="20"/>
              </w:rPr>
              <w:fldChar w:fldCharType="end"/>
            </w:r>
            <w:r w:rsidR="000318F5" w:rsidRPr="00A80B0F">
              <w:rPr>
                <w:sz w:val="20"/>
                <w:szCs w:val="20"/>
              </w:rPr>
              <w:t xml:space="preserve"> Bietergemeinschaft</w:t>
            </w:r>
          </w:p>
        </w:tc>
      </w:tr>
      <w:tr w:rsidR="000318F5" w:rsidRPr="00A80B0F" w14:paraId="6324D258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257F2BE5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Die weiteren Mitglieder der Bietergemeinschaft waren</w:t>
            </w:r>
          </w:p>
        </w:tc>
        <w:tc>
          <w:tcPr>
            <w:tcW w:w="5256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14:paraId="1AC3C337" w14:textId="77777777" w:rsidR="000318F5" w:rsidRPr="00A80B0F" w:rsidRDefault="00947F50" w:rsidP="00AE15EF">
            <w:pPr>
              <w:pStyle w:val="Absatz09ptCourier"/>
              <w:spacing w:before="0" w:after="0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0318F5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0318F5" w:rsidRPr="00A80B0F" w14:paraId="0A1215EE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16A6711C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Zeitraum des Auftrags</w:t>
            </w:r>
          </w:p>
        </w:tc>
        <w:tc>
          <w:tcPr>
            <w:tcW w:w="2628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0A4DEB4F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Von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628" w:type="dxa"/>
            <w:tcBorders>
              <w:top w:val="single" w:sz="2" w:space="0" w:color="auto"/>
            </w:tcBorders>
          </w:tcPr>
          <w:p w14:paraId="6A48E8A6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Bis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0318F5" w:rsidRPr="00A80B0F" w14:paraId="0165E3EF" w14:textId="77777777" w:rsidTr="00AE15E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bottom w:val="nil"/>
              <w:right w:val="single" w:sz="2" w:space="0" w:color="auto"/>
            </w:tcBorders>
          </w:tcPr>
          <w:p w14:paraId="72DFF4F8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Ungefähre Honorarsumme des Teils, für den die Firma die</w:t>
            </w:r>
            <w:r w:rsidR="007B2119">
              <w:rPr>
                <w:sz w:val="20"/>
                <w:szCs w:val="20"/>
              </w:rPr>
              <w:br/>
            </w:r>
            <w:r w:rsidRPr="00A80B0F">
              <w:rPr>
                <w:sz w:val="20"/>
                <w:szCs w:val="20"/>
              </w:rPr>
              <w:t>(Fach-)</w:t>
            </w:r>
            <w:r w:rsidR="0017003C">
              <w:rPr>
                <w:sz w:val="20"/>
                <w:szCs w:val="20"/>
              </w:rPr>
              <w:t xml:space="preserve"> </w:t>
            </w:r>
            <w:r w:rsidRPr="00A80B0F">
              <w:rPr>
                <w:sz w:val="20"/>
                <w:szCs w:val="20"/>
              </w:rPr>
              <w:t>Verantwortung inne hatte</w:t>
            </w:r>
          </w:p>
        </w:tc>
        <w:tc>
          <w:tcPr>
            <w:tcW w:w="5256" w:type="dxa"/>
            <w:gridSpan w:val="3"/>
            <w:tcBorders>
              <w:top w:val="single" w:sz="2" w:space="0" w:color="auto"/>
              <w:left w:val="single" w:sz="2" w:space="0" w:color="auto"/>
              <w:bottom w:val="nil"/>
            </w:tcBorders>
          </w:tcPr>
          <w:p w14:paraId="14C5C010" w14:textId="77777777" w:rsidR="000318F5" w:rsidRPr="00A80B0F" w:rsidRDefault="000318F5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rFonts w:ascii="Courier New" w:hAnsi="Courier New"/>
                <w:sz w:val="20"/>
                <w:szCs w:val="20"/>
              </w:rPr>
              <w:t xml:space="preserve">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3CE5EB31" w14:textId="77777777" w:rsidR="00A15E01" w:rsidRPr="00A80B0F" w:rsidRDefault="00A15E01" w:rsidP="00A15E01">
      <w:pPr>
        <w:ind w:left="709"/>
        <w:rPr>
          <w:sz w:val="20"/>
        </w:rPr>
      </w:pPr>
    </w:p>
    <w:p w14:paraId="5B7C8673" w14:textId="77777777" w:rsidR="00A15E01" w:rsidRPr="00A80B0F" w:rsidRDefault="00391B25" w:rsidP="00A15E01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2" w:type="dxa"/>
        <w:tblBorders>
          <w:top w:val="single" w:sz="4" w:space="0" w:color="auto"/>
          <w:insideH w:val="single" w:sz="2" w:space="0" w:color="auto"/>
          <w:insideV w:val="single" w:sz="2" w:space="0" w:color="auto"/>
        </w:tblBorders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138"/>
        <w:gridCol w:w="5220"/>
      </w:tblGrid>
      <w:tr w:rsidR="00E00B37" w:rsidRPr="00A80B0F" w14:paraId="7F52DC7F" w14:textId="77777777" w:rsidTr="00D0705D">
        <w:tc>
          <w:tcPr>
            <w:tcW w:w="3158" w:type="dxa"/>
          </w:tcPr>
          <w:p w14:paraId="533ED24D" w14:textId="77777777" w:rsidR="00E00B37" w:rsidRPr="00A80B0F" w:rsidRDefault="00E00B37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5256" w:type="dxa"/>
          </w:tcPr>
          <w:p w14:paraId="2C16BCB9" w14:textId="77777777" w:rsidR="00E00B37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E00B37" w:rsidRPr="00A80B0F" w14:paraId="07CE4FF2" w14:textId="77777777" w:rsidTr="00D0705D">
        <w:tc>
          <w:tcPr>
            <w:tcW w:w="3158" w:type="dxa"/>
          </w:tcPr>
          <w:p w14:paraId="28E1E56E" w14:textId="77777777" w:rsidR="00E00B37" w:rsidRPr="00A80B0F" w:rsidRDefault="00E00B37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5256" w:type="dxa"/>
          </w:tcPr>
          <w:p w14:paraId="7D2B7902" w14:textId="77777777" w:rsidR="00E00B37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E00B37" w:rsidRPr="00A80B0F" w14:paraId="652BDEF2" w14:textId="77777777" w:rsidTr="00D0705D">
        <w:tc>
          <w:tcPr>
            <w:tcW w:w="3158" w:type="dxa"/>
          </w:tcPr>
          <w:p w14:paraId="10DDA11A" w14:textId="77777777" w:rsidR="00E00B37" w:rsidRPr="00A80B0F" w:rsidRDefault="00E00B37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Tel.-Nr.</w:t>
            </w:r>
          </w:p>
        </w:tc>
        <w:tc>
          <w:tcPr>
            <w:tcW w:w="5256" w:type="dxa"/>
          </w:tcPr>
          <w:p w14:paraId="217A200A" w14:textId="77777777" w:rsidR="00E00B37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5F14D669" w14:textId="77777777" w:rsidR="00E00B37" w:rsidRPr="00A80B0F" w:rsidRDefault="00E00B37" w:rsidP="00E00B37">
      <w:pPr>
        <w:pStyle w:val="Standard1"/>
        <w:rPr>
          <w:sz w:val="20"/>
        </w:rPr>
      </w:pPr>
    </w:p>
    <w:p w14:paraId="3D725495" w14:textId="77777777" w:rsidR="00212038" w:rsidRPr="00A80B0F" w:rsidRDefault="00212038" w:rsidP="00212038">
      <w:pPr>
        <w:pStyle w:val="Standard1"/>
        <w:rPr>
          <w:sz w:val="20"/>
        </w:rPr>
      </w:pPr>
      <w:r w:rsidRPr="00A80B0F">
        <w:rPr>
          <w:sz w:val="20"/>
        </w:rPr>
        <w:t>Kurzbeschrieb</w:t>
      </w:r>
      <w:r w:rsidR="008C16C6" w:rsidRPr="00A80B0F">
        <w:rPr>
          <w:sz w:val="20"/>
        </w:rPr>
        <w:t xml:space="preserve"> der</w:t>
      </w:r>
      <w:r w:rsidRPr="00A80B0F">
        <w:rPr>
          <w:sz w:val="20"/>
        </w:rPr>
        <w:t xml:space="preserve"> Aufgabe </w:t>
      </w:r>
      <w:r w:rsidR="00886A3E" w:rsidRPr="00A80B0F">
        <w:rPr>
          <w:sz w:val="20"/>
        </w:rPr>
        <w:t>und</w:t>
      </w:r>
      <w:r w:rsidRPr="00A80B0F">
        <w:rPr>
          <w:sz w:val="20"/>
        </w:rPr>
        <w:t xml:space="preserve"> Verantwortung der Firma</w:t>
      </w:r>
      <w:r w:rsidR="00391B25" w:rsidRPr="00A80B0F">
        <w:rPr>
          <w:sz w:val="20"/>
        </w:rPr>
        <w:t>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6"/>
      </w:tblGrid>
      <w:tr w:rsidR="00212038" w:rsidRPr="00A80B0F" w14:paraId="03D0D8DD" w14:textId="77777777" w:rsidTr="00AE15EF">
        <w:trPr>
          <w:trHeight w:val="1984"/>
        </w:trPr>
        <w:tc>
          <w:tcPr>
            <w:tcW w:w="8496" w:type="dxa"/>
          </w:tcPr>
          <w:p w14:paraId="6623BB2F" w14:textId="77777777" w:rsidR="00212038" w:rsidRPr="00A80B0F" w:rsidRDefault="00947F50" w:rsidP="00212038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="00212038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212038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212038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212038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212038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212038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7E1C4124" w14:textId="77777777" w:rsidR="00212038" w:rsidRPr="00A80B0F" w:rsidRDefault="00212038" w:rsidP="00E00B37">
      <w:pPr>
        <w:pStyle w:val="Standard1"/>
        <w:rPr>
          <w:sz w:val="20"/>
        </w:rPr>
      </w:pPr>
    </w:p>
    <w:p w14:paraId="1CFBFE63" w14:textId="77777777" w:rsidR="00E00B37" w:rsidRPr="00A80B0F" w:rsidRDefault="00E00B37" w:rsidP="00E00B37">
      <w:pPr>
        <w:pStyle w:val="Standard1"/>
        <w:rPr>
          <w:sz w:val="20"/>
        </w:rPr>
      </w:pPr>
      <w:r w:rsidRPr="00A80B0F">
        <w:rPr>
          <w:sz w:val="20"/>
        </w:rPr>
        <w:t xml:space="preserve">Warum ist dieser Referenzauftrag ein gutes Beispiel, um die </w:t>
      </w:r>
      <w:r w:rsidR="00C17D0F">
        <w:rPr>
          <w:sz w:val="20"/>
        </w:rPr>
        <w:t>Leistungsf</w:t>
      </w:r>
      <w:r w:rsidRPr="00A80B0F">
        <w:rPr>
          <w:sz w:val="20"/>
        </w:rPr>
        <w:t xml:space="preserve">ähigkeit des </w:t>
      </w:r>
      <w:r w:rsidR="00C17D0F">
        <w:rPr>
          <w:sz w:val="20"/>
        </w:rPr>
        <w:t>Anbieters</w:t>
      </w:r>
      <w:r w:rsidRPr="00A80B0F">
        <w:rPr>
          <w:sz w:val="20"/>
        </w:rPr>
        <w:t xml:space="preserve"> darzustellen? Kurze Begründung: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6"/>
      </w:tblGrid>
      <w:tr w:rsidR="00E00B37" w:rsidRPr="00A80B0F" w14:paraId="5ACEDCF6" w14:textId="77777777" w:rsidTr="00AE15EF">
        <w:trPr>
          <w:trHeight w:val="1984"/>
        </w:trPr>
        <w:tc>
          <w:tcPr>
            <w:tcW w:w="8496" w:type="dxa"/>
          </w:tcPr>
          <w:p w14:paraId="0A5ADCA2" w14:textId="77777777" w:rsidR="00E00B37" w:rsidRPr="00A80B0F" w:rsidRDefault="00947F50" w:rsidP="00D30759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E00B37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4CFFA65A" w14:textId="5A913153" w:rsidR="0017003C" w:rsidRDefault="0017003C">
      <w:pPr>
        <w:jc w:val="left"/>
      </w:pPr>
      <w:r>
        <w:br w:type="page"/>
      </w:r>
    </w:p>
    <w:p w14:paraId="4785683A" w14:textId="2FA1EE73" w:rsidR="00D34636" w:rsidRDefault="00D34636" w:rsidP="00D34636">
      <w:pPr>
        <w:pStyle w:val="berschrift3"/>
      </w:pPr>
      <w:r>
        <w:lastRenderedPageBreak/>
        <w:t>Referenzprojekt 3: Ver- und Endsorgungskonzepte, Genereller Entwässerungsplan, Leitungs- oder Werkleitungskataster</w:t>
      </w:r>
    </w:p>
    <w:tbl>
      <w:tblPr>
        <w:tblW w:w="0" w:type="auto"/>
        <w:tblInd w:w="712" w:type="dxa"/>
        <w:tblBorders>
          <w:bottom w:val="single" w:sz="2" w:space="0" w:color="auto"/>
          <w:insideH w:val="single" w:sz="2" w:space="0" w:color="auto"/>
        </w:tblBorders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67"/>
        <w:gridCol w:w="3067"/>
        <w:gridCol w:w="48"/>
        <w:gridCol w:w="2558"/>
        <w:gridCol w:w="2606"/>
        <w:gridCol w:w="12"/>
      </w:tblGrid>
      <w:tr w:rsidR="00D34636" w:rsidRPr="002B2AE5" w14:paraId="04F2A87A" w14:textId="77777777" w:rsidTr="001256BF">
        <w:trPr>
          <w:gridBefore w:val="1"/>
          <w:wBefore w:w="68" w:type="dxa"/>
          <w:trHeight w:val="187"/>
        </w:trPr>
        <w:tc>
          <w:tcPr>
            <w:tcW w:w="3138" w:type="dxa"/>
            <w:gridSpan w:val="2"/>
            <w:tcBorders>
              <w:top w:val="nil"/>
              <w:right w:val="single" w:sz="4" w:space="0" w:color="auto"/>
            </w:tcBorders>
          </w:tcPr>
          <w:p w14:paraId="63FC5741" w14:textId="77777777" w:rsidR="00D34636" w:rsidRPr="002B2AE5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2B2AE5">
              <w:rPr>
                <w:sz w:val="20"/>
                <w:szCs w:val="20"/>
              </w:rPr>
              <w:t>Referenzprojekt der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14:paraId="62AC3ED0" w14:textId="77777777" w:rsidR="00D34636" w:rsidRPr="002B2AE5" w:rsidRDefault="0032589A" w:rsidP="001256BF">
            <w:pPr>
              <w:pStyle w:val="Absatz09ptCourier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FF"/>
                  <w:sz w:val="20"/>
                  <w:szCs w:val="20"/>
                </w:rPr>
                <w:id w:val="-123472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636" w:rsidRPr="002B2AE5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D34636" w:rsidRPr="002B2AE5">
              <w:rPr>
                <w:rFonts w:ascii="Arial" w:hAnsi="Arial" w:cs="Arial"/>
                <w:sz w:val="20"/>
                <w:szCs w:val="20"/>
              </w:rPr>
              <w:t xml:space="preserve"> Federführenden Firma</w:t>
            </w:r>
            <w:r w:rsidR="00D34636" w:rsidRPr="002B2AE5">
              <w:rPr>
                <w:rFonts w:ascii="Arial" w:hAnsi="Arial" w:cs="Arial"/>
                <w:sz w:val="20"/>
                <w:szCs w:val="20"/>
              </w:rPr>
              <w:tab/>
            </w:r>
            <w:r w:rsidR="00D34636" w:rsidRPr="002B2AE5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color w:val="0000FF"/>
                  <w:sz w:val="20"/>
                  <w:szCs w:val="20"/>
                </w:rPr>
                <w:id w:val="-1651596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636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D34636" w:rsidRPr="002B2AE5">
              <w:rPr>
                <w:rFonts w:ascii="Arial" w:hAnsi="Arial" w:cs="Arial"/>
                <w:sz w:val="20"/>
                <w:szCs w:val="20"/>
              </w:rPr>
              <w:t xml:space="preserve"> Firma Nr. 2</w:t>
            </w:r>
          </w:p>
        </w:tc>
      </w:tr>
      <w:tr w:rsidR="00D34636" w:rsidRPr="00A80B0F" w14:paraId="2560FB5D" w14:textId="77777777" w:rsidTr="001256B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nil"/>
              <w:right w:val="single" w:sz="2" w:space="0" w:color="auto"/>
            </w:tcBorders>
          </w:tcPr>
          <w:p w14:paraId="6C360DE9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5256" w:type="dxa"/>
            <w:gridSpan w:val="3"/>
            <w:tcBorders>
              <w:top w:val="nil"/>
              <w:left w:val="single" w:sz="2" w:space="0" w:color="auto"/>
            </w:tcBorders>
          </w:tcPr>
          <w:p w14:paraId="70C08952" w14:textId="77777777" w:rsidR="00D34636" w:rsidRPr="00A80B0F" w:rsidRDefault="00D34636" w:rsidP="001256B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364F4B54" w14:textId="77777777" w:rsidTr="001256B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1497D9E8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Ort der Leistungserbringung </w:t>
            </w:r>
          </w:p>
        </w:tc>
        <w:tc>
          <w:tcPr>
            <w:tcW w:w="5256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14:paraId="208F58D3" w14:textId="77777777" w:rsidR="00D34636" w:rsidRPr="00A80B0F" w:rsidRDefault="00D34636" w:rsidP="001256B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319B797D" w14:textId="77777777" w:rsidTr="001256B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1B09A398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5256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14:paraId="5BD5BC09" w14:textId="77777777" w:rsidR="00D34636" w:rsidRPr="00A80B0F" w:rsidRDefault="00D34636" w:rsidP="001256B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663D17F0" w14:textId="77777777" w:rsidTr="001256B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3490908B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Auftraggeber</w:t>
            </w:r>
          </w:p>
        </w:tc>
        <w:tc>
          <w:tcPr>
            <w:tcW w:w="5256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14:paraId="2906000F" w14:textId="77777777" w:rsidR="00D34636" w:rsidRPr="00A80B0F" w:rsidRDefault="00D34636" w:rsidP="001256B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25C0E666" w14:textId="77777777" w:rsidTr="001256BF">
        <w:trPr>
          <w:gridAfter w:val="1"/>
          <w:wAfter w:w="12" w:type="dxa"/>
          <w:trHeight w:val="56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50CC3FE2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Kurzbeschrieb des Auftrags</w:t>
            </w:r>
          </w:p>
        </w:tc>
        <w:tc>
          <w:tcPr>
            <w:tcW w:w="5256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14:paraId="46BB97F2" w14:textId="77777777" w:rsidR="00D34636" w:rsidRPr="00A80B0F" w:rsidRDefault="00D34636" w:rsidP="001256B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40531DB1" w14:textId="77777777" w:rsidTr="001256B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74539578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Die Leistung der Firma wurde/wird erbracht als</w:t>
            </w:r>
          </w:p>
        </w:tc>
        <w:tc>
          <w:tcPr>
            <w:tcW w:w="5256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14:paraId="459A0232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0B0F">
              <w:rPr>
                <w:sz w:val="20"/>
                <w:szCs w:val="20"/>
              </w:rPr>
              <w:instrText xml:space="preserve"> FORMCHECKBOX </w:instrText>
            </w:r>
            <w:r w:rsidR="0032589A">
              <w:rPr>
                <w:sz w:val="20"/>
                <w:szCs w:val="20"/>
              </w:rPr>
            </w:r>
            <w:r w:rsidR="0032589A">
              <w:rPr>
                <w:sz w:val="20"/>
                <w:szCs w:val="20"/>
              </w:rPr>
              <w:fldChar w:fldCharType="separate"/>
            </w:r>
            <w:r w:rsidRPr="00A80B0F">
              <w:rPr>
                <w:sz w:val="20"/>
                <w:szCs w:val="20"/>
              </w:rPr>
              <w:fldChar w:fldCharType="end"/>
            </w:r>
            <w:r w:rsidRPr="00A80B0F">
              <w:rPr>
                <w:sz w:val="20"/>
                <w:szCs w:val="20"/>
              </w:rPr>
              <w:t xml:space="preserve"> Einzelanbieter  </w:t>
            </w:r>
            <w:r w:rsidRPr="00A80B0F">
              <w:rPr>
                <w:sz w:val="20"/>
                <w:szCs w:val="20"/>
              </w:rPr>
              <w:br/>
            </w:r>
            <w:r w:rsidRPr="00A80B0F">
              <w:rPr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0B0F">
              <w:rPr>
                <w:sz w:val="20"/>
                <w:szCs w:val="20"/>
              </w:rPr>
              <w:instrText xml:space="preserve"> FORMCHECKBOX </w:instrText>
            </w:r>
            <w:r w:rsidR="0032589A">
              <w:rPr>
                <w:sz w:val="20"/>
                <w:szCs w:val="20"/>
              </w:rPr>
            </w:r>
            <w:r w:rsidR="0032589A">
              <w:rPr>
                <w:sz w:val="20"/>
                <w:szCs w:val="20"/>
              </w:rPr>
              <w:fldChar w:fldCharType="separate"/>
            </w:r>
            <w:r w:rsidRPr="00A80B0F">
              <w:rPr>
                <w:sz w:val="20"/>
                <w:szCs w:val="20"/>
              </w:rPr>
              <w:fldChar w:fldCharType="end"/>
            </w:r>
            <w:r w:rsidRPr="00A80B0F">
              <w:rPr>
                <w:sz w:val="20"/>
                <w:szCs w:val="20"/>
              </w:rPr>
              <w:t xml:space="preserve"> Bietergemeinschaft</w:t>
            </w:r>
          </w:p>
        </w:tc>
      </w:tr>
      <w:tr w:rsidR="00D34636" w:rsidRPr="00A80B0F" w14:paraId="63313D40" w14:textId="77777777" w:rsidTr="001256B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4FA6EDDC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Die weiteren Mitglieder der Bietergemeinschaft waren</w:t>
            </w:r>
          </w:p>
        </w:tc>
        <w:tc>
          <w:tcPr>
            <w:tcW w:w="5256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14:paraId="51FFF39A" w14:textId="77777777" w:rsidR="00D34636" w:rsidRPr="00A80B0F" w:rsidRDefault="00D34636" w:rsidP="001256BF">
            <w:pPr>
              <w:pStyle w:val="Absatz09ptCourier"/>
              <w:spacing w:before="0" w:after="0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2A62163C" w14:textId="77777777" w:rsidTr="001256B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7307A613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Zeitraum des Auftrags</w:t>
            </w:r>
          </w:p>
        </w:tc>
        <w:tc>
          <w:tcPr>
            <w:tcW w:w="2628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077B2157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Von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628" w:type="dxa"/>
            <w:tcBorders>
              <w:top w:val="single" w:sz="2" w:space="0" w:color="auto"/>
            </w:tcBorders>
          </w:tcPr>
          <w:p w14:paraId="19BAB297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Bis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70F08BF1" w14:textId="77777777" w:rsidTr="001256BF">
        <w:trPr>
          <w:gridAfter w:val="1"/>
          <w:wAfter w:w="12" w:type="dxa"/>
          <w:trHeight w:val="187"/>
        </w:trPr>
        <w:tc>
          <w:tcPr>
            <w:tcW w:w="3158" w:type="dxa"/>
            <w:gridSpan w:val="2"/>
            <w:tcBorders>
              <w:top w:val="single" w:sz="2" w:space="0" w:color="auto"/>
              <w:bottom w:val="nil"/>
              <w:right w:val="single" w:sz="2" w:space="0" w:color="auto"/>
            </w:tcBorders>
          </w:tcPr>
          <w:p w14:paraId="0FFBCB4D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Ungefähre Honorarsumme des Teils, für den die Firma die</w:t>
            </w:r>
            <w:r>
              <w:rPr>
                <w:sz w:val="20"/>
                <w:szCs w:val="20"/>
              </w:rPr>
              <w:br/>
            </w:r>
            <w:r w:rsidRPr="00A80B0F">
              <w:rPr>
                <w:sz w:val="20"/>
                <w:szCs w:val="20"/>
              </w:rPr>
              <w:t>(Fach-)</w:t>
            </w:r>
            <w:r>
              <w:rPr>
                <w:sz w:val="20"/>
                <w:szCs w:val="20"/>
              </w:rPr>
              <w:t xml:space="preserve"> </w:t>
            </w:r>
            <w:r w:rsidRPr="00A80B0F">
              <w:rPr>
                <w:sz w:val="20"/>
                <w:szCs w:val="20"/>
              </w:rPr>
              <w:t>Verantwortung inne hatte</w:t>
            </w:r>
          </w:p>
        </w:tc>
        <w:tc>
          <w:tcPr>
            <w:tcW w:w="5256" w:type="dxa"/>
            <w:gridSpan w:val="3"/>
            <w:tcBorders>
              <w:top w:val="single" w:sz="2" w:space="0" w:color="auto"/>
              <w:left w:val="single" w:sz="2" w:space="0" w:color="auto"/>
              <w:bottom w:val="nil"/>
            </w:tcBorders>
          </w:tcPr>
          <w:p w14:paraId="49B2F1BC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rFonts w:ascii="Courier New" w:hAnsi="Courier New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573583CD" w14:textId="77777777" w:rsidR="00D34636" w:rsidRPr="00A80B0F" w:rsidRDefault="00D34636" w:rsidP="00D34636">
      <w:pPr>
        <w:ind w:left="709"/>
        <w:rPr>
          <w:sz w:val="20"/>
        </w:rPr>
      </w:pPr>
    </w:p>
    <w:p w14:paraId="3B0E3500" w14:textId="77777777" w:rsidR="00D34636" w:rsidRPr="00A80B0F" w:rsidRDefault="00D34636" w:rsidP="00D34636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2" w:type="dxa"/>
        <w:tblBorders>
          <w:top w:val="single" w:sz="4" w:space="0" w:color="auto"/>
          <w:insideH w:val="single" w:sz="2" w:space="0" w:color="auto"/>
          <w:insideV w:val="single" w:sz="2" w:space="0" w:color="auto"/>
        </w:tblBorders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138"/>
        <w:gridCol w:w="5220"/>
      </w:tblGrid>
      <w:tr w:rsidR="00D34636" w:rsidRPr="00A80B0F" w14:paraId="5D2B69CB" w14:textId="77777777" w:rsidTr="001256BF">
        <w:tc>
          <w:tcPr>
            <w:tcW w:w="3158" w:type="dxa"/>
          </w:tcPr>
          <w:p w14:paraId="2B141F90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5256" w:type="dxa"/>
          </w:tcPr>
          <w:p w14:paraId="3E0B93A1" w14:textId="77777777" w:rsidR="00D34636" w:rsidRPr="00A80B0F" w:rsidRDefault="00D34636" w:rsidP="001256B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28FB2928" w14:textId="77777777" w:rsidTr="001256BF">
        <w:tc>
          <w:tcPr>
            <w:tcW w:w="3158" w:type="dxa"/>
          </w:tcPr>
          <w:p w14:paraId="65867692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5256" w:type="dxa"/>
          </w:tcPr>
          <w:p w14:paraId="727FB978" w14:textId="77777777" w:rsidR="00D34636" w:rsidRPr="00A80B0F" w:rsidRDefault="00D34636" w:rsidP="001256B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D34636" w:rsidRPr="00A80B0F" w14:paraId="473704CB" w14:textId="77777777" w:rsidTr="001256BF">
        <w:tc>
          <w:tcPr>
            <w:tcW w:w="3158" w:type="dxa"/>
          </w:tcPr>
          <w:p w14:paraId="4666A10C" w14:textId="77777777" w:rsidR="00D34636" w:rsidRPr="00A80B0F" w:rsidRDefault="00D34636" w:rsidP="001256B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Tel.-Nr.</w:t>
            </w:r>
          </w:p>
        </w:tc>
        <w:tc>
          <w:tcPr>
            <w:tcW w:w="5256" w:type="dxa"/>
          </w:tcPr>
          <w:p w14:paraId="6A3D2811" w14:textId="77777777" w:rsidR="00D34636" w:rsidRPr="00A80B0F" w:rsidRDefault="00D34636" w:rsidP="001256B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24BFB9D0" w14:textId="77777777" w:rsidR="00D34636" w:rsidRPr="00A80B0F" w:rsidRDefault="00D34636" w:rsidP="00D34636">
      <w:pPr>
        <w:pStyle w:val="Standard1"/>
        <w:rPr>
          <w:sz w:val="20"/>
        </w:rPr>
      </w:pPr>
    </w:p>
    <w:p w14:paraId="6A4820C6" w14:textId="77777777" w:rsidR="00D34636" w:rsidRPr="00A80B0F" w:rsidRDefault="00D34636" w:rsidP="00D34636">
      <w:pPr>
        <w:pStyle w:val="Standard1"/>
        <w:rPr>
          <w:sz w:val="20"/>
        </w:rPr>
      </w:pPr>
      <w:r w:rsidRPr="00A80B0F">
        <w:rPr>
          <w:sz w:val="20"/>
        </w:rPr>
        <w:t>Kurzbeschrieb der Aufgabe und Verantwortung der Firma: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6"/>
      </w:tblGrid>
      <w:tr w:rsidR="00D34636" w:rsidRPr="00A80B0F" w14:paraId="5F6FFC23" w14:textId="77777777" w:rsidTr="001256BF">
        <w:trPr>
          <w:trHeight w:val="1984"/>
        </w:trPr>
        <w:tc>
          <w:tcPr>
            <w:tcW w:w="8496" w:type="dxa"/>
          </w:tcPr>
          <w:p w14:paraId="6C1E3F51" w14:textId="77777777" w:rsidR="00D34636" w:rsidRPr="00A80B0F" w:rsidRDefault="00D34636" w:rsidP="001256BF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6628B257" w14:textId="77777777" w:rsidR="00D34636" w:rsidRPr="00A80B0F" w:rsidRDefault="00D34636" w:rsidP="00D34636">
      <w:pPr>
        <w:pStyle w:val="Standard1"/>
        <w:rPr>
          <w:sz w:val="20"/>
        </w:rPr>
      </w:pPr>
    </w:p>
    <w:p w14:paraId="424E9576" w14:textId="77777777" w:rsidR="00D34636" w:rsidRPr="00A80B0F" w:rsidRDefault="00D34636" w:rsidP="00D34636">
      <w:pPr>
        <w:pStyle w:val="Standard1"/>
        <w:rPr>
          <w:sz w:val="20"/>
        </w:rPr>
      </w:pPr>
      <w:r w:rsidRPr="00A80B0F">
        <w:rPr>
          <w:sz w:val="20"/>
        </w:rPr>
        <w:t xml:space="preserve">Warum ist dieser Referenzauftrag ein gutes Beispiel, um die </w:t>
      </w:r>
      <w:r>
        <w:rPr>
          <w:sz w:val="20"/>
        </w:rPr>
        <w:t>Leistungsf</w:t>
      </w:r>
      <w:r w:rsidRPr="00A80B0F">
        <w:rPr>
          <w:sz w:val="20"/>
        </w:rPr>
        <w:t xml:space="preserve">ähigkeit des </w:t>
      </w:r>
      <w:r>
        <w:rPr>
          <w:sz w:val="20"/>
        </w:rPr>
        <w:t>Anbieters</w:t>
      </w:r>
      <w:r w:rsidRPr="00A80B0F">
        <w:rPr>
          <w:sz w:val="20"/>
        </w:rPr>
        <w:t xml:space="preserve"> darzustellen? Kurze Begründung: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6"/>
      </w:tblGrid>
      <w:tr w:rsidR="00D34636" w:rsidRPr="00A80B0F" w14:paraId="3D6B07AF" w14:textId="77777777" w:rsidTr="001256BF">
        <w:trPr>
          <w:trHeight w:val="1984"/>
        </w:trPr>
        <w:tc>
          <w:tcPr>
            <w:tcW w:w="8496" w:type="dxa"/>
          </w:tcPr>
          <w:p w14:paraId="5BC8B23F" w14:textId="77777777" w:rsidR="00D34636" w:rsidRPr="00A80B0F" w:rsidRDefault="00D34636" w:rsidP="001256BF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0F1E1319" w14:textId="40963B85" w:rsidR="00D34636" w:rsidRDefault="00D34636">
      <w:pPr>
        <w:jc w:val="left"/>
      </w:pPr>
    </w:p>
    <w:p w14:paraId="5E763714" w14:textId="77777777" w:rsidR="00D34636" w:rsidRDefault="00D34636">
      <w:pPr>
        <w:jc w:val="left"/>
      </w:pPr>
      <w:r>
        <w:br w:type="page"/>
      </w:r>
    </w:p>
    <w:p w14:paraId="46F513A5" w14:textId="063A110C" w:rsidR="001256BF" w:rsidRDefault="001256BF" w:rsidP="001256BF">
      <w:pPr>
        <w:pStyle w:val="berschrift2"/>
      </w:pPr>
      <w:bookmarkStart w:id="67" w:name="_Toc14867128"/>
      <w:r>
        <w:lastRenderedPageBreak/>
        <w:t>E8</w:t>
      </w:r>
      <w:r>
        <w:tab/>
      </w:r>
      <w:r>
        <w:tab/>
        <w:t>IT-Kompatibilität</w:t>
      </w:r>
      <w:bookmarkEnd w:id="67"/>
    </w:p>
    <w:p w14:paraId="16903168" w14:textId="77777777" w:rsidR="001256BF" w:rsidRPr="00CC4281" w:rsidRDefault="001256BF" w:rsidP="001256BF">
      <w:pPr>
        <w:pStyle w:val="Standard1"/>
      </w:pPr>
      <w:r w:rsidRPr="00CC4281">
        <w:t>Für die digitale Datenübermittlung muss die IT-Ausrüstung des Anbieters mit nachfolgender Soft-/Hardware der armasuisse Immobilien kompatibel sein:</w:t>
      </w:r>
    </w:p>
    <w:p w14:paraId="34C42A30" w14:textId="77777777" w:rsidR="001256BF" w:rsidRPr="00CC4281" w:rsidRDefault="001256BF" w:rsidP="001256BF">
      <w:pPr>
        <w:pStyle w:val="Standard1"/>
      </w:pPr>
    </w:p>
    <w:tbl>
      <w:tblPr>
        <w:tblW w:w="8497" w:type="dxa"/>
        <w:tblInd w:w="714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2435"/>
        <w:gridCol w:w="3298"/>
      </w:tblGrid>
      <w:tr w:rsidR="001256BF" w:rsidRPr="00CC4281" w14:paraId="15BED0BD" w14:textId="77777777" w:rsidTr="001256BF">
        <w:trPr>
          <w:cantSplit/>
        </w:trPr>
        <w:tc>
          <w:tcPr>
            <w:tcW w:w="2764" w:type="dxa"/>
          </w:tcPr>
          <w:p w14:paraId="6493513F" w14:textId="77777777" w:rsidR="001256BF" w:rsidRPr="00CC4281" w:rsidRDefault="001256BF" w:rsidP="001256BF">
            <w:pPr>
              <w:jc w:val="left"/>
            </w:pPr>
            <w:r w:rsidRPr="00CC4281">
              <w:t>Software / Hardware der armasuisse Immobilien:</w:t>
            </w:r>
          </w:p>
        </w:tc>
        <w:tc>
          <w:tcPr>
            <w:tcW w:w="2435" w:type="dxa"/>
          </w:tcPr>
          <w:p w14:paraId="02A0C79D" w14:textId="77777777" w:rsidR="001256BF" w:rsidRPr="00CC4281" w:rsidRDefault="001256BF" w:rsidP="001256BF">
            <w:pPr>
              <w:jc w:val="left"/>
            </w:pPr>
            <w:r w:rsidRPr="00CC4281">
              <w:t>Kompatibilität beim Anbieter gewährleistet:</w:t>
            </w:r>
          </w:p>
        </w:tc>
        <w:tc>
          <w:tcPr>
            <w:tcW w:w="3298" w:type="dxa"/>
          </w:tcPr>
          <w:p w14:paraId="6D1690D3" w14:textId="77777777" w:rsidR="001256BF" w:rsidRPr="00CC4281" w:rsidRDefault="001256BF" w:rsidP="001256BF">
            <w:pPr>
              <w:jc w:val="left"/>
            </w:pPr>
            <w:r w:rsidRPr="00CC4281">
              <w:t>Folgende EDV-Version / Typ ist beim Anbieter vorhanden:</w:t>
            </w:r>
          </w:p>
        </w:tc>
      </w:tr>
      <w:tr w:rsidR="001256BF" w:rsidRPr="00CC4281" w14:paraId="10216868" w14:textId="77777777" w:rsidTr="001256BF">
        <w:trPr>
          <w:cantSplit/>
        </w:trPr>
        <w:tc>
          <w:tcPr>
            <w:tcW w:w="2764" w:type="dxa"/>
            <w:tcBorders>
              <w:bottom w:val="single" w:sz="4" w:space="0" w:color="auto"/>
            </w:tcBorders>
          </w:tcPr>
          <w:p w14:paraId="545AA439" w14:textId="50584725" w:rsidR="001256BF" w:rsidRPr="00CC4281" w:rsidRDefault="001256BF" w:rsidP="001256BF">
            <w:pPr>
              <w:rPr>
                <w:sz w:val="20"/>
              </w:rPr>
            </w:pPr>
            <w:r w:rsidRPr="00CC4281">
              <w:rPr>
                <w:sz w:val="20"/>
              </w:rPr>
              <w:t>MS Excel</w:t>
            </w:r>
            <w:r w:rsidR="00CC4281" w:rsidRPr="00CC4281">
              <w:rPr>
                <w:sz w:val="20"/>
              </w:rPr>
              <w:t xml:space="preserve"> 2016</w:t>
            </w:r>
          </w:p>
        </w:tc>
        <w:bookmarkStart w:id="68" w:name="Kontrollkästchen2"/>
        <w:tc>
          <w:tcPr>
            <w:tcW w:w="2435" w:type="dxa"/>
            <w:tcBorders>
              <w:bottom w:val="single" w:sz="4" w:space="0" w:color="auto"/>
            </w:tcBorders>
          </w:tcPr>
          <w:p w14:paraId="345AF613" w14:textId="77777777" w:rsidR="001256BF" w:rsidRPr="00CC4281" w:rsidRDefault="001256BF" w:rsidP="001256BF">
            <w:pPr>
              <w:jc w:val="left"/>
              <w:rPr>
                <w:sz w:val="20"/>
              </w:rPr>
            </w:pPr>
            <w:r w:rsidRPr="00CC428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4281">
              <w:rPr>
                <w:sz w:val="20"/>
              </w:rPr>
              <w:instrText xml:space="preserve"> FORMCHECKBOX </w:instrText>
            </w:r>
            <w:r w:rsidR="0032589A">
              <w:rPr>
                <w:sz w:val="20"/>
              </w:rPr>
            </w:r>
            <w:r w:rsidR="0032589A">
              <w:rPr>
                <w:sz w:val="20"/>
              </w:rPr>
              <w:fldChar w:fldCharType="separate"/>
            </w:r>
            <w:r w:rsidRPr="00CC4281">
              <w:rPr>
                <w:sz w:val="20"/>
              </w:rPr>
              <w:fldChar w:fldCharType="end"/>
            </w:r>
            <w:bookmarkEnd w:id="68"/>
          </w:p>
        </w:tc>
        <w:tc>
          <w:tcPr>
            <w:tcW w:w="3298" w:type="dxa"/>
            <w:tcBorders>
              <w:bottom w:val="single" w:sz="4" w:space="0" w:color="auto"/>
            </w:tcBorders>
          </w:tcPr>
          <w:p w14:paraId="209F08CD" w14:textId="77777777" w:rsidR="001256BF" w:rsidRPr="00CC4281" w:rsidRDefault="001256BF" w:rsidP="001256BF">
            <w:pPr>
              <w:jc w:val="left"/>
              <w:rPr>
                <w:color w:val="3333FF"/>
                <w:sz w:val="20"/>
              </w:rPr>
            </w:pPr>
            <w:r w:rsidRPr="00CC4281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CC4281">
              <w:rPr>
                <w:color w:val="3333FF"/>
                <w:sz w:val="20"/>
              </w:rPr>
              <w:instrText xml:space="preserve"> FORMTEXT </w:instrText>
            </w:r>
            <w:r w:rsidRPr="00CC4281">
              <w:rPr>
                <w:color w:val="3333FF"/>
                <w:sz w:val="20"/>
              </w:rPr>
            </w:r>
            <w:r w:rsidRPr="00CC4281">
              <w:rPr>
                <w:color w:val="3333FF"/>
                <w:sz w:val="20"/>
              </w:rPr>
              <w:fldChar w:fldCharType="separate"/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color w:val="3333FF"/>
                <w:sz w:val="20"/>
              </w:rPr>
              <w:fldChar w:fldCharType="end"/>
            </w:r>
          </w:p>
        </w:tc>
      </w:tr>
      <w:tr w:rsidR="001256BF" w:rsidRPr="00CC4281" w14:paraId="05BC0891" w14:textId="77777777" w:rsidTr="001256BF">
        <w:trPr>
          <w:cantSplit/>
        </w:trPr>
        <w:tc>
          <w:tcPr>
            <w:tcW w:w="2764" w:type="dxa"/>
            <w:tcBorders>
              <w:top w:val="single" w:sz="4" w:space="0" w:color="auto"/>
              <w:bottom w:val="single" w:sz="4" w:space="0" w:color="auto"/>
            </w:tcBorders>
          </w:tcPr>
          <w:p w14:paraId="6CAF1FA4" w14:textId="53BC4C2C" w:rsidR="001256BF" w:rsidRPr="00CC4281" w:rsidRDefault="001256BF" w:rsidP="001256BF">
            <w:pPr>
              <w:rPr>
                <w:sz w:val="20"/>
                <w:lang w:val="en-GB"/>
              </w:rPr>
            </w:pPr>
            <w:r w:rsidRPr="00CC4281">
              <w:rPr>
                <w:sz w:val="20"/>
                <w:lang w:val="en-GB"/>
              </w:rPr>
              <w:t xml:space="preserve">MS Word </w:t>
            </w:r>
            <w:r w:rsidR="00CC4281" w:rsidRPr="00CC4281">
              <w:rPr>
                <w:sz w:val="20"/>
              </w:rPr>
              <w:t>2016</w:t>
            </w:r>
          </w:p>
        </w:tc>
        <w:bookmarkStart w:id="69" w:name="Kontrollkästchen3"/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14:paraId="155DC9D2" w14:textId="77777777" w:rsidR="001256BF" w:rsidRPr="00CC4281" w:rsidRDefault="001256BF" w:rsidP="001256BF">
            <w:pPr>
              <w:jc w:val="left"/>
              <w:rPr>
                <w:sz w:val="20"/>
              </w:rPr>
            </w:pPr>
            <w:r w:rsidRPr="00CC428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4281">
              <w:rPr>
                <w:sz w:val="20"/>
              </w:rPr>
              <w:instrText xml:space="preserve"> FORMCHECKBOX </w:instrText>
            </w:r>
            <w:r w:rsidR="0032589A">
              <w:rPr>
                <w:sz w:val="20"/>
              </w:rPr>
            </w:r>
            <w:r w:rsidR="0032589A">
              <w:rPr>
                <w:sz w:val="20"/>
              </w:rPr>
              <w:fldChar w:fldCharType="separate"/>
            </w:r>
            <w:r w:rsidRPr="00CC4281">
              <w:rPr>
                <w:sz w:val="20"/>
              </w:rPr>
              <w:fldChar w:fldCharType="end"/>
            </w:r>
            <w:bookmarkEnd w:id="69"/>
          </w:p>
        </w:tc>
        <w:tc>
          <w:tcPr>
            <w:tcW w:w="3298" w:type="dxa"/>
            <w:tcBorders>
              <w:top w:val="single" w:sz="4" w:space="0" w:color="auto"/>
              <w:bottom w:val="single" w:sz="4" w:space="0" w:color="auto"/>
            </w:tcBorders>
          </w:tcPr>
          <w:p w14:paraId="4A143EDA" w14:textId="77777777" w:rsidR="001256BF" w:rsidRPr="00CC4281" w:rsidRDefault="001256BF" w:rsidP="001256BF">
            <w:pPr>
              <w:jc w:val="left"/>
              <w:rPr>
                <w:color w:val="3333FF"/>
                <w:sz w:val="20"/>
              </w:rPr>
            </w:pPr>
            <w:r w:rsidRPr="00CC4281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CC4281">
              <w:rPr>
                <w:color w:val="3333FF"/>
                <w:sz w:val="20"/>
              </w:rPr>
              <w:instrText xml:space="preserve"> FORMTEXT </w:instrText>
            </w:r>
            <w:r w:rsidRPr="00CC4281">
              <w:rPr>
                <w:color w:val="3333FF"/>
                <w:sz w:val="20"/>
              </w:rPr>
            </w:r>
            <w:r w:rsidRPr="00CC4281">
              <w:rPr>
                <w:color w:val="3333FF"/>
                <w:sz w:val="20"/>
              </w:rPr>
              <w:fldChar w:fldCharType="separate"/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color w:val="3333FF"/>
                <w:sz w:val="20"/>
              </w:rPr>
              <w:fldChar w:fldCharType="end"/>
            </w:r>
          </w:p>
        </w:tc>
      </w:tr>
      <w:tr w:rsidR="001256BF" w:rsidRPr="00CC4281" w14:paraId="5A2E2CDE" w14:textId="77777777" w:rsidTr="001256BF">
        <w:trPr>
          <w:cantSplit/>
        </w:trPr>
        <w:tc>
          <w:tcPr>
            <w:tcW w:w="2764" w:type="dxa"/>
            <w:tcBorders>
              <w:top w:val="single" w:sz="4" w:space="0" w:color="auto"/>
              <w:bottom w:val="single" w:sz="4" w:space="0" w:color="auto"/>
            </w:tcBorders>
          </w:tcPr>
          <w:p w14:paraId="19A14E36" w14:textId="3E95C882" w:rsidR="001256BF" w:rsidRPr="00CC4281" w:rsidRDefault="001256BF" w:rsidP="001256BF">
            <w:pPr>
              <w:rPr>
                <w:sz w:val="20"/>
                <w:lang w:val="en-GB"/>
              </w:rPr>
            </w:pPr>
            <w:r w:rsidRPr="00CC4281">
              <w:rPr>
                <w:sz w:val="20"/>
                <w:lang w:val="en-GB"/>
              </w:rPr>
              <w:t xml:space="preserve">MS PowerPoint </w:t>
            </w:r>
            <w:r w:rsidR="00CC4281" w:rsidRPr="00CC4281">
              <w:rPr>
                <w:sz w:val="20"/>
              </w:rPr>
              <w:t>2016</w:t>
            </w:r>
          </w:p>
        </w:tc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14:paraId="5C42358C" w14:textId="77777777" w:rsidR="001256BF" w:rsidRPr="00CC4281" w:rsidRDefault="001256BF" w:rsidP="001256BF">
            <w:pPr>
              <w:jc w:val="left"/>
              <w:rPr>
                <w:sz w:val="20"/>
              </w:rPr>
            </w:pPr>
            <w:r w:rsidRPr="00CC4281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4281">
              <w:rPr>
                <w:sz w:val="20"/>
              </w:rPr>
              <w:instrText xml:space="preserve"> FORMCHECKBOX </w:instrText>
            </w:r>
            <w:r w:rsidR="0032589A">
              <w:rPr>
                <w:sz w:val="20"/>
              </w:rPr>
            </w:r>
            <w:r w:rsidR="0032589A">
              <w:rPr>
                <w:sz w:val="20"/>
              </w:rPr>
              <w:fldChar w:fldCharType="separate"/>
            </w:r>
            <w:r w:rsidRPr="00CC4281">
              <w:rPr>
                <w:sz w:val="20"/>
              </w:rPr>
              <w:fldChar w:fldCharType="end"/>
            </w:r>
          </w:p>
        </w:tc>
        <w:tc>
          <w:tcPr>
            <w:tcW w:w="3298" w:type="dxa"/>
            <w:tcBorders>
              <w:top w:val="single" w:sz="4" w:space="0" w:color="auto"/>
              <w:bottom w:val="single" w:sz="4" w:space="0" w:color="auto"/>
            </w:tcBorders>
          </w:tcPr>
          <w:p w14:paraId="730D2415" w14:textId="77777777" w:rsidR="001256BF" w:rsidRPr="00CC4281" w:rsidRDefault="001256BF" w:rsidP="001256BF">
            <w:pPr>
              <w:jc w:val="left"/>
              <w:rPr>
                <w:color w:val="3333FF"/>
                <w:sz w:val="20"/>
              </w:rPr>
            </w:pPr>
            <w:r w:rsidRPr="00CC4281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CC4281">
              <w:rPr>
                <w:color w:val="3333FF"/>
                <w:sz w:val="20"/>
              </w:rPr>
              <w:instrText xml:space="preserve"> FORMTEXT </w:instrText>
            </w:r>
            <w:r w:rsidRPr="00CC4281">
              <w:rPr>
                <w:color w:val="3333FF"/>
                <w:sz w:val="20"/>
              </w:rPr>
            </w:r>
            <w:r w:rsidRPr="00CC4281">
              <w:rPr>
                <w:color w:val="3333FF"/>
                <w:sz w:val="20"/>
              </w:rPr>
              <w:fldChar w:fldCharType="separate"/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color w:val="3333FF"/>
                <w:sz w:val="20"/>
              </w:rPr>
              <w:fldChar w:fldCharType="end"/>
            </w:r>
          </w:p>
        </w:tc>
      </w:tr>
      <w:tr w:rsidR="001256BF" w:rsidRPr="00CC4281" w14:paraId="025D4E2A" w14:textId="77777777" w:rsidTr="001256BF">
        <w:trPr>
          <w:cantSplit/>
        </w:trPr>
        <w:tc>
          <w:tcPr>
            <w:tcW w:w="2764" w:type="dxa"/>
            <w:tcBorders>
              <w:top w:val="single" w:sz="4" w:space="0" w:color="auto"/>
              <w:bottom w:val="single" w:sz="4" w:space="0" w:color="auto"/>
            </w:tcBorders>
          </w:tcPr>
          <w:p w14:paraId="387C2893" w14:textId="3C19807C" w:rsidR="001256BF" w:rsidRPr="00CC4281" w:rsidRDefault="001256BF" w:rsidP="001256BF">
            <w:pPr>
              <w:rPr>
                <w:sz w:val="20"/>
                <w:lang w:val="en-GB"/>
              </w:rPr>
            </w:pPr>
            <w:r w:rsidRPr="00CC4281">
              <w:rPr>
                <w:sz w:val="20"/>
                <w:lang w:val="en-GB"/>
              </w:rPr>
              <w:t xml:space="preserve">MS Project </w:t>
            </w:r>
            <w:r w:rsidR="00CC4281" w:rsidRPr="00CC4281">
              <w:rPr>
                <w:sz w:val="20"/>
              </w:rPr>
              <w:t>2016</w:t>
            </w:r>
          </w:p>
        </w:tc>
        <w:bookmarkStart w:id="70" w:name="Kontrollkästchen4"/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14:paraId="0E2D66C6" w14:textId="77777777" w:rsidR="001256BF" w:rsidRPr="00CC4281" w:rsidRDefault="001256BF" w:rsidP="001256BF">
            <w:pPr>
              <w:jc w:val="left"/>
              <w:rPr>
                <w:sz w:val="20"/>
              </w:rPr>
            </w:pPr>
            <w:r w:rsidRPr="00CC4281">
              <w:rPr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4281">
              <w:rPr>
                <w:sz w:val="20"/>
              </w:rPr>
              <w:instrText xml:space="preserve"> FORMCHECKBOX </w:instrText>
            </w:r>
            <w:r w:rsidR="0032589A">
              <w:rPr>
                <w:sz w:val="20"/>
              </w:rPr>
            </w:r>
            <w:r w:rsidR="0032589A">
              <w:rPr>
                <w:sz w:val="20"/>
              </w:rPr>
              <w:fldChar w:fldCharType="separate"/>
            </w:r>
            <w:r w:rsidRPr="00CC4281">
              <w:rPr>
                <w:sz w:val="20"/>
              </w:rPr>
              <w:fldChar w:fldCharType="end"/>
            </w:r>
            <w:bookmarkEnd w:id="70"/>
          </w:p>
        </w:tc>
        <w:tc>
          <w:tcPr>
            <w:tcW w:w="3298" w:type="dxa"/>
            <w:tcBorders>
              <w:top w:val="single" w:sz="4" w:space="0" w:color="auto"/>
              <w:bottom w:val="single" w:sz="4" w:space="0" w:color="auto"/>
            </w:tcBorders>
          </w:tcPr>
          <w:p w14:paraId="7ECC6576" w14:textId="77777777" w:rsidR="001256BF" w:rsidRPr="00CC4281" w:rsidRDefault="001256BF" w:rsidP="001256BF">
            <w:pPr>
              <w:jc w:val="left"/>
              <w:rPr>
                <w:color w:val="3333FF"/>
                <w:sz w:val="20"/>
              </w:rPr>
            </w:pPr>
            <w:r w:rsidRPr="00CC4281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CC4281">
              <w:rPr>
                <w:color w:val="3333FF"/>
                <w:sz w:val="20"/>
              </w:rPr>
              <w:instrText xml:space="preserve"> FORMTEXT </w:instrText>
            </w:r>
            <w:r w:rsidRPr="00CC4281">
              <w:rPr>
                <w:color w:val="3333FF"/>
                <w:sz w:val="20"/>
              </w:rPr>
            </w:r>
            <w:r w:rsidRPr="00CC4281">
              <w:rPr>
                <w:color w:val="3333FF"/>
                <w:sz w:val="20"/>
              </w:rPr>
              <w:fldChar w:fldCharType="separate"/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color w:val="3333FF"/>
                <w:sz w:val="20"/>
              </w:rPr>
              <w:fldChar w:fldCharType="end"/>
            </w:r>
          </w:p>
        </w:tc>
      </w:tr>
      <w:tr w:rsidR="001256BF" w:rsidRPr="00CC4281" w14:paraId="2EC06280" w14:textId="77777777" w:rsidTr="001256BF">
        <w:trPr>
          <w:cantSplit/>
        </w:trPr>
        <w:tc>
          <w:tcPr>
            <w:tcW w:w="2764" w:type="dxa"/>
            <w:tcBorders>
              <w:top w:val="single" w:sz="4" w:space="0" w:color="auto"/>
              <w:bottom w:val="single" w:sz="4" w:space="0" w:color="auto"/>
            </w:tcBorders>
          </w:tcPr>
          <w:p w14:paraId="508C631E" w14:textId="15AEFCCD" w:rsidR="001256BF" w:rsidRPr="00CC4281" w:rsidRDefault="001256BF" w:rsidP="001256BF">
            <w:pPr>
              <w:rPr>
                <w:sz w:val="20"/>
                <w:lang w:val="en-GB"/>
              </w:rPr>
            </w:pPr>
            <w:r w:rsidRPr="00CC4281">
              <w:rPr>
                <w:sz w:val="20"/>
                <w:lang w:val="en-GB"/>
              </w:rPr>
              <w:t xml:space="preserve">MS Access </w:t>
            </w:r>
            <w:r w:rsidR="00CC4281" w:rsidRPr="00CC4281">
              <w:rPr>
                <w:sz w:val="20"/>
              </w:rPr>
              <w:t>2016</w:t>
            </w:r>
          </w:p>
        </w:tc>
        <w:bookmarkStart w:id="71" w:name="Kontrollkästchen8"/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14:paraId="34C36924" w14:textId="77777777" w:rsidR="001256BF" w:rsidRPr="00CC4281" w:rsidRDefault="001256BF" w:rsidP="001256BF">
            <w:pPr>
              <w:jc w:val="left"/>
              <w:rPr>
                <w:sz w:val="20"/>
              </w:rPr>
            </w:pPr>
            <w:r w:rsidRPr="00CC4281">
              <w:rPr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4281">
              <w:rPr>
                <w:sz w:val="20"/>
              </w:rPr>
              <w:instrText xml:space="preserve"> FORMCHECKBOX </w:instrText>
            </w:r>
            <w:r w:rsidR="0032589A">
              <w:rPr>
                <w:sz w:val="20"/>
              </w:rPr>
            </w:r>
            <w:r w:rsidR="0032589A">
              <w:rPr>
                <w:sz w:val="20"/>
              </w:rPr>
              <w:fldChar w:fldCharType="separate"/>
            </w:r>
            <w:r w:rsidRPr="00CC4281">
              <w:rPr>
                <w:sz w:val="20"/>
              </w:rPr>
              <w:fldChar w:fldCharType="end"/>
            </w:r>
            <w:bookmarkEnd w:id="71"/>
          </w:p>
        </w:tc>
        <w:tc>
          <w:tcPr>
            <w:tcW w:w="3298" w:type="dxa"/>
            <w:tcBorders>
              <w:top w:val="single" w:sz="4" w:space="0" w:color="auto"/>
              <w:bottom w:val="single" w:sz="4" w:space="0" w:color="auto"/>
            </w:tcBorders>
          </w:tcPr>
          <w:p w14:paraId="47A5627E" w14:textId="77777777" w:rsidR="001256BF" w:rsidRPr="00CC4281" w:rsidRDefault="001256BF" w:rsidP="001256BF">
            <w:pPr>
              <w:jc w:val="left"/>
              <w:rPr>
                <w:color w:val="3333FF"/>
                <w:sz w:val="20"/>
              </w:rPr>
            </w:pPr>
            <w:r w:rsidRPr="00CC4281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CC4281">
              <w:rPr>
                <w:color w:val="3333FF"/>
                <w:sz w:val="20"/>
              </w:rPr>
              <w:instrText xml:space="preserve"> FORMTEXT </w:instrText>
            </w:r>
            <w:r w:rsidRPr="00CC4281">
              <w:rPr>
                <w:color w:val="3333FF"/>
                <w:sz w:val="20"/>
              </w:rPr>
            </w:r>
            <w:r w:rsidRPr="00CC4281">
              <w:rPr>
                <w:color w:val="3333FF"/>
                <w:sz w:val="20"/>
              </w:rPr>
              <w:fldChar w:fldCharType="separate"/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color w:val="3333FF"/>
                <w:sz w:val="20"/>
              </w:rPr>
              <w:fldChar w:fldCharType="end"/>
            </w:r>
          </w:p>
        </w:tc>
      </w:tr>
      <w:tr w:rsidR="001256BF" w:rsidRPr="00CC4281" w14:paraId="5BFD1257" w14:textId="77777777" w:rsidTr="001256BF">
        <w:trPr>
          <w:cantSplit/>
        </w:trPr>
        <w:tc>
          <w:tcPr>
            <w:tcW w:w="2764" w:type="dxa"/>
            <w:tcBorders>
              <w:top w:val="single" w:sz="4" w:space="0" w:color="auto"/>
              <w:bottom w:val="single" w:sz="4" w:space="0" w:color="auto"/>
            </w:tcBorders>
          </w:tcPr>
          <w:p w14:paraId="258FA377" w14:textId="6A13A5B9" w:rsidR="001256BF" w:rsidRPr="00CC4281" w:rsidRDefault="001256BF" w:rsidP="001256BF">
            <w:pPr>
              <w:rPr>
                <w:sz w:val="20"/>
              </w:rPr>
            </w:pPr>
            <w:r w:rsidRPr="00CC4281">
              <w:rPr>
                <w:sz w:val="20"/>
              </w:rPr>
              <w:t xml:space="preserve">MS Visio Prof. </w:t>
            </w:r>
            <w:r w:rsidR="00CC4281" w:rsidRPr="00CC4281">
              <w:rPr>
                <w:sz w:val="20"/>
              </w:rPr>
              <w:t>2016</w:t>
            </w:r>
          </w:p>
        </w:tc>
        <w:bookmarkStart w:id="72" w:name="Kontrollkästchen9"/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14:paraId="127ED357" w14:textId="77777777" w:rsidR="001256BF" w:rsidRPr="00CC4281" w:rsidRDefault="001256BF" w:rsidP="001256BF">
            <w:pPr>
              <w:jc w:val="left"/>
              <w:rPr>
                <w:sz w:val="20"/>
              </w:rPr>
            </w:pPr>
            <w:r w:rsidRPr="00CC4281">
              <w:rPr>
                <w:sz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4281">
              <w:rPr>
                <w:sz w:val="20"/>
              </w:rPr>
              <w:instrText xml:space="preserve"> FORMCHECKBOX </w:instrText>
            </w:r>
            <w:r w:rsidR="0032589A">
              <w:rPr>
                <w:sz w:val="20"/>
              </w:rPr>
            </w:r>
            <w:r w:rsidR="0032589A">
              <w:rPr>
                <w:sz w:val="20"/>
              </w:rPr>
              <w:fldChar w:fldCharType="separate"/>
            </w:r>
            <w:r w:rsidRPr="00CC4281">
              <w:rPr>
                <w:sz w:val="20"/>
              </w:rPr>
              <w:fldChar w:fldCharType="end"/>
            </w:r>
            <w:bookmarkEnd w:id="72"/>
          </w:p>
        </w:tc>
        <w:tc>
          <w:tcPr>
            <w:tcW w:w="3298" w:type="dxa"/>
            <w:tcBorders>
              <w:top w:val="single" w:sz="4" w:space="0" w:color="auto"/>
              <w:bottom w:val="single" w:sz="4" w:space="0" w:color="auto"/>
            </w:tcBorders>
          </w:tcPr>
          <w:p w14:paraId="267E728B" w14:textId="77777777" w:rsidR="001256BF" w:rsidRPr="00CC4281" w:rsidRDefault="001256BF" w:rsidP="001256BF">
            <w:pPr>
              <w:jc w:val="left"/>
              <w:rPr>
                <w:color w:val="3333FF"/>
                <w:sz w:val="20"/>
              </w:rPr>
            </w:pPr>
            <w:r w:rsidRPr="00CC4281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CC4281">
              <w:rPr>
                <w:color w:val="3333FF"/>
                <w:sz w:val="20"/>
              </w:rPr>
              <w:instrText xml:space="preserve"> FORMTEXT </w:instrText>
            </w:r>
            <w:r w:rsidRPr="00CC4281">
              <w:rPr>
                <w:color w:val="3333FF"/>
                <w:sz w:val="20"/>
              </w:rPr>
            </w:r>
            <w:r w:rsidRPr="00CC4281">
              <w:rPr>
                <w:color w:val="3333FF"/>
                <w:sz w:val="20"/>
              </w:rPr>
              <w:fldChar w:fldCharType="separate"/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noProof/>
                <w:color w:val="3333FF"/>
                <w:sz w:val="20"/>
              </w:rPr>
              <w:t> </w:t>
            </w:r>
            <w:r w:rsidRPr="00CC4281">
              <w:rPr>
                <w:color w:val="3333FF"/>
                <w:sz w:val="20"/>
              </w:rPr>
              <w:fldChar w:fldCharType="end"/>
            </w:r>
          </w:p>
        </w:tc>
      </w:tr>
    </w:tbl>
    <w:p w14:paraId="16B57743" w14:textId="77777777" w:rsidR="001256BF" w:rsidRPr="00CC4281" w:rsidRDefault="001256BF" w:rsidP="001256BF">
      <w:pPr>
        <w:pStyle w:val="Standard1"/>
      </w:pPr>
    </w:p>
    <w:p w14:paraId="4AAD0F25" w14:textId="77777777" w:rsidR="001256BF" w:rsidRPr="00CC4281" w:rsidRDefault="001256BF" w:rsidP="001256BF">
      <w:pPr>
        <w:pStyle w:val="Standard1"/>
      </w:pPr>
    </w:p>
    <w:p w14:paraId="6C2AD50E" w14:textId="77777777" w:rsidR="001256BF" w:rsidRPr="00CC4281" w:rsidRDefault="001256BF" w:rsidP="001256BF">
      <w:pPr>
        <w:pStyle w:val="Standard1"/>
      </w:pPr>
      <w:r w:rsidRPr="00CC4281">
        <w:t xml:space="preserve">Die Firma bestätigt, dass sie obige IT-Kompatibilität sicherstellt </w:t>
      </w:r>
      <w:r w:rsidRPr="00CC4281">
        <w:tab/>
        <w:t xml:space="preserve">Ja  </w:t>
      </w:r>
      <w:bookmarkStart w:id="73" w:name="Kontrollkästchen11"/>
      <w:r w:rsidRPr="00CC4281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CC4281">
        <w:instrText xml:space="preserve"> FORMCHECKBOX </w:instrText>
      </w:r>
      <w:r w:rsidR="0032589A">
        <w:fldChar w:fldCharType="separate"/>
      </w:r>
      <w:r w:rsidRPr="00CC4281">
        <w:fldChar w:fldCharType="end"/>
      </w:r>
      <w:bookmarkEnd w:id="73"/>
      <w:r w:rsidRPr="00CC4281">
        <w:t xml:space="preserve">     Nein  </w:t>
      </w:r>
      <w:r w:rsidRPr="00CC428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4281">
        <w:instrText xml:space="preserve"> FORMCHECKBOX </w:instrText>
      </w:r>
      <w:r w:rsidR="0032589A">
        <w:fldChar w:fldCharType="separate"/>
      </w:r>
      <w:r w:rsidRPr="00CC4281">
        <w:fldChar w:fldCharType="end"/>
      </w:r>
    </w:p>
    <w:p w14:paraId="423C7964" w14:textId="77777777" w:rsidR="001256BF" w:rsidRPr="00CC4281" w:rsidRDefault="001256BF" w:rsidP="001256BF">
      <w:pPr>
        <w:pStyle w:val="Standard1"/>
      </w:pPr>
    </w:p>
    <w:p w14:paraId="2509BC2F" w14:textId="77777777" w:rsidR="001256BF" w:rsidRPr="00CC4281" w:rsidRDefault="001256BF" w:rsidP="001256BF">
      <w:pPr>
        <w:pStyle w:val="Standard1"/>
      </w:pPr>
      <w:r w:rsidRPr="00CC4281">
        <w:t xml:space="preserve">Bei Bietergemeinschaften bestätigt die federführende Firma, dass sie obige IT-Kompatibilität auch bei allen beteiligten Unternehmen sicherstellt.    Ja  </w:t>
      </w:r>
      <w:r w:rsidRPr="00CC4281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CC4281">
        <w:instrText xml:space="preserve"> FORMCHECKBOX </w:instrText>
      </w:r>
      <w:r w:rsidR="0032589A">
        <w:fldChar w:fldCharType="separate"/>
      </w:r>
      <w:r w:rsidRPr="00CC4281">
        <w:fldChar w:fldCharType="end"/>
      </w:r>
      <w:r w:rsidRPr="00CC4281">
        <w:t xml:space="preserve">     Nein  </w:t>
      </w:r>
      <w:r w:rsidRPr="00CC4281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4281">
        <w:instrText xml:space="preserve"> FORMCHECKBOX </w:instrText>
      </w:r>
      <w:r w:rsidR="0032589A">
        <w:fldChar w:fldCharType="separate"/>
      </w:r>
      <w:r w:rsidRPr="00CC4281">
        <w:fldChar w:fldCharType="end"/>
      </w:r>
    </w:p>
    <w:p w14:paraId="01851C2A" w14:textId="77777777" w:rsidR="001256BF" w:rsidRPr="00CC4281" w:rsidRDefault="001256BF" w:rsidP="001256BF">
      <w:pPr>
        <w:pStyle w:val="Standard1"/>
      </w:pPr>
    </w:p>
    <w:p w14:paraId="6A961680" w14:textId="3B2CD15F" w:rsidR="001256BF" w:rsidRPr="00CC4281" w:rsidRDefault="001256BF" w:rsidP="001256BF">
      <w:pPr>
        <w:pStyle w:val="Standard1"/>
      </w:pPr>
      <w:r w:rsidRPr="00CC4281">
        <w:t>Die Bearbeitung von CAD Unterlagen (Pläne, Schemas, etc.) erfolgt nach den Richtlinien über den Austausch von elektronischen Bauwerksakten der armasuisse I</w:t>
      </w:r>
      <w:r w:rsidR="00CC4281">
        <w:t>m</w:t>
      </w:r>
      <w:r w:rsidRPr="00CC4281">
        <w:t>mobilien. CAD Daten müssen in dxf-Format bearbeitet werden können.</w:t>
      </w:r>
    </w:p>
    <w:p w14:paraId="1AEA22E4" w14:textId="77777777" w:rsidR="001256BF" w:rsidRPr="00CC4281" w:rsidRDefault="001256BF" w:rsidP="001256BF">
      <w:pPr>
        <w:pStyle w:val="Standard1"/>
      </w:pPr>
    </w:p>
    <w:p w14:paraId="23494378" w14:textId="77777777" w:rsidR="001256BF" w:rsidRPr="00CC4281" w:rsidRDefault="001256BF" w:rsidP="001256BF">
      <w:pPr>
        <w:pStyle w:val="Standard1"/>
      </w:pPr>
      <w:r w:rsidRPr="00CC4281">
        <w:t>Für die Kontrolle der Leitungskatasterdaten der Beauftragten, wird ein GIS-System benötigt.</w:t>
      </w:r>
    </w:p>
    <w:p w14:paraId="4CAE26BD" w14:textId="77777777" w:rsidR="001256BF" w:rsidRPr="00CC4281" w:rsidRDefault="001256BF" w:rsidP="001256BF">
      <w:pPr>
        <w:pStyle w:val="Standard1"/>
      </w:pPr>
    </w:p>
    <w:p w14:paraId="5010F9D3" w14:textId="77777777" w:rsidR="001256BF" w:rsidRDefault="001256BF" w:rsidP="001256BF">
      <w:pPr>
        <w:pStyle w:val="Standard1"/>
      </w:pPr>
      <w:r w:rsidRPr="00CC4281">
        <w:t>Über welche CAD und GIS Systeme verfügt der Anbieter?</w:t>
      </w:r>
    </w:p>
    <w:p w14:paraId="364CF356" w14:textId="77777777" w:rsidR="001256BF" w:rsidRDefault="001256BF" w:rsidP="001256BF">
      <w:pPr>
        <w:pStyle w:val="Standard1"/>
      </w:pPr>
    </w:p>
    <w:tbl>
      <w:tblPr>
        <w:tblW w:w="8497" w:type="dxa"/>
        <w:tblInd w:w="714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2435"/>
        <w:gridCol w:w="3298"/>
      </w:tblGrid>
      <w:tr w:rsidR="001256BF" w:rsidRPr="00A22750" w14:paraId="2C718359" w14:textId="77777777" w:rsidTr="001256BF">
        <w:trPr>
          <w:cantSplit/>
        </w:trPr>
        <w:tc>
          <w:tcPr>
            <w:tcW w:w="2764" w:type="dxa"/>
          </w:tcPr>
          <w:p w14:paraId="4120025C" w14:textId="77777777" w:rsidR="001256BF" w:rsidRPr="00A22750" w:rsidRDefault="001256BF" w:rsidP="001256BF">
            <w:pPr>
              <w:jc w:val="left"/>
            </w:pPr>
            <w:r w:rsidRPr="00A22750">
              <w:t xml:space="preserve">Software </w:t>
            </w:r>
            <w:r>
              <w:t>des Anbieters</w:t>
            </w:r>
          </w:p>
        </w:tc>
        <w:tc>
          <w:tcPr>
            <w:tcW w:w="2435" w:type="dxa"/>
          </w:tcPr>
          <w:p w14:paraId="04074E47" w14:textId="77777777" w:rsidR="001256BF" w:rsidRPr="00A22750" w:rsidRDefault="001256BF" w:rsidP="001256BF">
            <w:pPr>
              <w:jc w:val="left"/>
            </w:pPr>
            <w:r>
              <w:t>dxf-Kompatibilität</w:t>
            </w:r>
          </w:p>
        </w:tc>
        <w:tc>
          <w:tcPr>
            <w:tcW w:w="3298" w:type="dxa"/>
          </w:tcPr>
          <w:p w14:paraId="2752BEE1" w14:textId="77777777" w:rsidR="001256BF" w:rsidRPr="00A22750" w:rsidRDefault="001256BF" w:rsidP="001256BF">
            <w:pPr>
              <w:jc w:val="left"/>
            </w:pPr>
            <w:r>
              <w:t>Folgende EDV-Version/Typ ist beim Anbieter vorhanden</w:t>
            </w:r>
          </w:p>
        </w:tc>
      </w:tr>
      <w:tr w:rsidR="001256BF" w:rsidRPr="00F11926" w14:paraId="3BEA74E6" w14:textId="77777777" w:rsidTr="001256BF">
        <w:trPr>
          <w:cantSplit/>
        </w:trPr>
        <w:tc>
          <w:tcPr>
            <w:tcW w:w="2764" w:type="dxa"/>
            <w:tcBorders>
              <w:bottom w:val="single" w:sz="4" w:space="0" w:color="auto"/>
            </w:tcBorders>
          </w:tcPr>
          <w:p w14:paraId="19C8BD5C" w14:textId="77777777" w:rsidR="001256BF" w:rsidRPr="00F11926" w:rsidRDefault="001256BF" w:rsidP="001256BF">
            <w:pPr>
              <w:rPr>
                <w:sz w:val="20"/>
              </w:rPr>
            </w:pPr>
          </w:p>
        </w:tc>
        <w:tc>
          <w:tcPr>
            <w:tcW w:w="2435" w:type="dxa"/>
            <w:tcBorders>
              <w:bottom w:val="single" w:sz="4" w:space="0" w:color="auto"/>
            </w:tcBorders>
          </w:tcPr>
          <w:p w14:paraId="45152599" w14:textId="77777777" w:rsidR="001256BF" w:rsidRPr="00F11926" w:rsidRDefault="001256BF" w:rsidP="001256BF">
            <w:pPr>
              <w:jc w:val="left"/>
              <w:rPr>
                <w:sz w:val="20"/>
              </w:rPr>
            </w:pPr>
            <w:r w:rsidRPr="00F11926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1926">
              <w:rPr>
                <w:sz w:val="20"/>
              </w:rPr>
              <w:instrText xml:space="preserve"> FORMCHECKBOX </w:instrText>
            </w:r>
            <w:r w:rsidR="0032589A">
              <w:rPr>
                <w:sz w:val="20"/>
              </w:rPr>
            </w:r>
            <w:r w:rsidR="0032589A">
              <w:rPr>
                <w:sz w:val="20"/>
              </w:rPr>
              <w:fldChar w:fldCharType="separate"/>
            </w:r>
            <w:r w:rsidRPr="00F11926">
              <w:rPr>
                <w:sz w:val="20"/>
              </w:rPr>
              <w:fldChar w:fldCharType="end"/>
            </w:r>
          </w:p>
        </w:tc>
        <w:tc>
          <w:tcPr>
            <w:tcW w:w="3298" w:type="dxa"/>
            <w:tcBorders>
              <w:bottom w:val="single" w:sz="4" w:space="0" w:color="auto"/>
            </w:tcBorders>
          </w:tcPr>
          <w:p w14:paraId="57503ABE" w14:textId="77777777" w:rsidR="001256BF" w:rsidRPr="006749CD" w:rsidRDefault="001256BF" w:rsidP="001256BF">
            <w:pPr>
              <w:jc w:val="left"/>
              <w:rPr>
                <w:color w:val="3333FF"/>
                <w:sz w:val="20"/>
              </w:rPr>
            </w:pPr>
            <w:r w:rsidRPr="006749CD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749CD">
              <w:rPr>
                <w:color w:val="3333FF"/>
                <w:sz w:val="20"/>
              </w:rPr>
              <w:instrText xml:space="preserve"> FORMTEXT </w:instrText>
            </w:r>
            <w:r w:rsidRPr="006749CD">
              <w:rPr>
                <w:color w:val="3333FF"/>
                <w:sz w:val="20"/>
              </w:rPr>
            </w:r>
            <w:r w:rsidRPr="006749CD">
              <w:rPr>
                <w:color w:val="3333FF"/>
                <w:sz w:val="20"/>
              </w:rPr>
              <w:fldChar w:fldCharType="separate"/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color w:val="3333FF"/>
                <w:sz w:val="20"/>
              </w:rPr>
              <w:fldChar w:fldCharType="end"/>
            </w:r>
          </w:p>
        </w:tc>
      </w:tr>
      <w:tr w:rsidR="001256BF" w:rsidRPr="00F11926" w14:paraId="25D99B17" w14:textId="77777777" w:rsidTr="001256BF">
        <w:trPr>
          <w:cantSplit/>
        </w:trPr>
        <w:tc>
          <w:tcPr>
            <w:tcW w:w="2764" w:type="dxa"/>
            <w:tcBorders>
              <w:top w:val="single" w:sz="4" w:space="0" w:color="auto"/>
              <w:bottom w:val="single" w:sz="4" w:space="0" w:color="auto"/>
            </w:tcBorders>
          </w:tcPr>
          <w:p w14:paraId="2C936848" w14:textId="77777777" w:rsidR="001256BF" w:rsidRPr="00F11926" w:rsidRDefault="001256BF" w:rsidP="001256BF">
            <w:pPr>
              <w:rPr>
                <w:sz w:val="20"/>
                <w:lang w:val="en-GB"/>
              </w:rPr>
            </w:pPr>
          </w:p>
        </w:tc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14:paraId="2E146BFF" w14:textId="77777777" w:rsidR="001256BF" w:rsidRPr="00F11926" w:rsidRDefault="001256BF" w:rsidP="001256BF">
            <w:pPr>
              <w:jc w:val="left"/>
              <w:rPr>
                <w:sz w:val="20"/>
              </w:rPr>
            </w:pPr>
            <w:r w:rsidRPr="00F11926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1926">
              <w:rPr>
                <w:sz w:val="20"/>
              </w:rPr>
              <w:instrText xml:space="preserve"> FORMCHECKBOX </w:instrText>
            </w:r>
            <w:r w:rsidR="0032589A">
              <w:rPr>
                <w:sz w:val="20"/>
              </w:rPr>
            </w:r>
            <w:r w:rsidR="0032589A">
              <w:rPr>
                <w:sz w:val="20"/>
              </w:rPr>
              <w:fldChar w:fldCharType="separate"/>
            </w:r>
            <w:r w:rsidRPr="00F11926">
              <w:rPr>
                <w:sz w:val="20"/>
              </w:rPr>
              <w:fldChar w:fldCharType="end"/>
            </w:r>
          </w:p>
        </w:tc>
        <w:tc>
          <w:tcPr>
            <w:tcW w:w="3298" w:type="dxa"/>
            <w:tcBorders>
              <w:top w:val="single" w:sz="4" w:space="0" w:color="auto"/>
              <w:bottom w:val="single" w:sz="4" w:space="0" w:color="auto"/>
            </w:tcBorders>
          </w:tcPr>
          <w:p w14:paraId="607FE74F" w14:textId="77777777" w:rsidR="001256BF" w:rsidRPr="006749CD" w:rsidRDefault="001256BF" w:rsidP="001256BF">
            <w:pPr>
              <w:jc w:val="left"/>
              <w:rPr>
                <w:color w:val="3333FF"/>
                <w:sz w:val="20"/>
              </w:rPr>
            </w:pPr>
            <w:r w:rsidRPr="006749CD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749CD">
              <w:rPr>
                <w:color w:val="3333FF"/>
                <w:sz w:val="20"/>
              </w:rPr>
              <w:instrText xml:space="preserve"> FORMTEXT </w:instrText>
            </w:r>
            <w:r w:rsidRPr="006749CD">
              <w:rPr>
                <w:color w:val="3333FF"/>
                <w:sz w:val="20"/>
              </w:rPr>
            </w:r>
            <w:r w:rsidRPr="006749CD">
              <w:rPr>
                <w:color w:val="3333FF"/>
                <w:sz w:val="20"/>
              </w:rPr>
              <w:fldChar w:fldCharType="separate"/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color w:val="3333FF"/>
                <w:sz w:val="20"/>
              </w:rPr>
              <w:fldChar w:fldCharType="end"/>
            </w:r>
          </w:p>
        </w:tc>
      </w:tr>
      <w:tr w:rsidR="001256BF" w:rsidRPr="00F11926" w14:paraId="130BC427" w14:textId="77777777" w:rsidTr="001256BF">
        <w:trPr>
          <w:cantSplit/>
        </w:trPr>
        <w:tc>
          <w:tcPr>
            <w:tcW w:w="2764" w:type="dxa"/>
            <w:tcBorders>
              <w:top w:val="single" w:sz="4" w:space="0" w:color="auto"/>
              <w:bottom w:val="single" w:sz="4" w:space="0" w:color="auto"/>
            </w:tcBorders>
          </w:tcPr>
          <w:p w14:paraId="281F8F95" w14:textId="77777777" w:rsidR="001256BF" w:rsidRPr="00F11926" w:rsidRDefault="001256BF" w:rsidP="001256BF">
            <w:pPr>
              <w:rPr>
                <w:sz w:val="20"/>
                <w:lang w:val="en-GB"/>
              </w:rPr>
            </w:pPr>
          </w:p>
        </w:tc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</w:tcPr>
          <w:p w14:paraId="5DD412E1" w14:textId="77777777" w:rsidR="001256BF" w:rsidRPr="00F11926" w:rsidRDefault="001256BF" w:rsidP="001256BF">
            <w:pPr>
              <w:jc w:val="left"/>
              <w:rPr>
                <w:sz w:val="20"/>
              </w:rPr>
            </w:pPr>
            <w:r w:rsidRPr="00F11926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1926">
              <w:rPr>
                <w:sz w:val="20"/>
              </w:rPr>
              <w:instrText xml:space="preserve"> FORMCHECKBOX </w:instrText>
            </w:r>
            <w:r w:rsidR="0032589A">
              <w:rPr>
                <w:sz w:val="20"/>
              </w:rPr>
            </w:r>
            <w:r w:rsidR="0032589A">
              <w:rPr>
                <w:sz w:val="20"/>
              </w:rPr>
              <w:fldChar w:fldCharType="separate"/>
            </w:r>
            <w:r w:rsidRPr="00F11926">
              <w:rPr>
                <w:sz w:val="20"/>
              </w:rPr>
              <w:fldChar w:fldCharType="end"/>
            </w:r>
          </w:p>
        </w:tc>
        <w:tc>
          <w:tcPr>
            <w:tcW w:w="3298" w:type="dxa"/>
            <w:tcBorders>
              <w:top w:val="single" w:sz="4" w:space="0" w:color="auto"/>
              <w:bottom w:val="single" w:sz="4" w:space="0" w:color="auto"/>
            </w:tcBorders>
          </w:tcPr>
          <w:p w14:paraId="2BE53415" w14:textId="77777777" w:rsidR="001256BF" w:rsidRPr="006749CD" w:rsidRDefault="001256BF" w:rsidP="001256BF">
            <w:pPr>
              <w:jc w:val="left"/>
              <w:rPr>
                <w:color w:val="3333FF"/>
                <w:sz w:val="20"/>
              </w:rPr>
            </w:pPr>
            <w:r w:rsidRPr="006749CD">
              <w:rPr>
                <w:color w:val="3333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749CD">
              <w:rPr>
                <w:color w:val="3333FF"/>
                <w:sz w:val="20"/>
              </w:rPr>
              <w:instrText xml:space="preserve"> FORMTEXT </w:instrText>
            </w:r>
            <w:r w:rsidRPr="006749CD">
              <w:rPr>
                <w:color w:val="3333FF"/>
                <w:sz w:val="20"/>
              </w:rPr>
            </w:r>
            <w:r w:rsidRPr="006749CD">
              <w:rPr>
                <w:color w:val="3333FF"/>
                <w:sz w:val="20"/>
              </w:rPr>
              <w:fldChar w:fldCharType="separate"/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noProof/>
                <w:color w:val="3333FF"/>
                <w:sz w:val="20"/>
              </w:rPr>
              <w:t> </w:t>
            </w:r>
            <w:r w:rsidRPr="006749CD">
              <w:rPr>
                <w:color w:val="3333FF"/>
                <w:sz w:val="20"/>
              </w:rPr>
              <w:fldChar w:fldCharType="end"/>
            </w:r>
          </w:p>
        </w:tc>
      </w:tr>
    </w:tbl>
    <w:p w14:paraId="4570BA53" w14:textId="77777777" w:rsidR="001256BF" w:rsidRPr="00F11926" w:rsidRDefault="001256BF" w:rsidP="001256BF">
      <w:pPr>
        <w:pStyle w:val="Standard1"/>
        <w:rPr>
          <w:sz w:val="20"/>
        </w:rPr>
      </w:pPr>
    </w:p>
    <w:p w14:paraId="10A8D7CC" w14:textId="77777777" w:rsidR="001256BF" w:rsidRDefault="001256BF" w:rsidP="001256BF">
      <w:pPr>
        <w:pStyle w:val="Standard1"/>
      </w:pPr>
      <w:r>
        <w:t>Weitere Software / Hardware beim Anbieter, die er für die Auftragserfüllung einzusetzen plant:</w:t>
      </w:r>
    </w:p>
    <w:p w14:paraId="386B7830" w14:textId="77777777" w:rsidR="001256BF" w:rsidRDefault="001256BF" w:rsidP="001256BF">
      <w:pPr>
        <w:pStyle w:val="Standard1"/>
      </w:pPr>
    </w:p>
    <w:p w14:paraId="0DEEA36E" w14:textId="77777777" w:rsidR="001256BF" w:rsidRDefault="001256BF" w:rsidP="001256BF">
      <w:pPr>
        <w:pStyle w:val="Standard1"/>
      </w:pPr>
    </w:p>
    <w:tbl>
      <w:tblPr>
        <w:tblW w:w="8497" w:type="dxa"/>
        <w:tblInd w:w="714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97"/>
      </w:tblGrid>
      <w:tr w:rsidR="001256BF" w:rsidRPr="00A22750" w14:paraId="0643FE68" w14:textId="77777777" w:rsidTr="001256BF">
        <w:trPr>
          <w:cantSplit/>
        </w:trPr>
        <w:tc>
          <w:tcPr>
            <w:tcW w:w="8497" w:type="dxa"/>
          </w:tcPr>
          <w:p w14:paraId="17006C35" w14:textId="77777777" w:rsidR="001256BF" w:rsidRPr="00F11926" w:rsidRDefault="001256BF" w:rsidP="001256BF">
            <w:pPr>
              <w:jc w:val="left"/>
              <w:rPr>
                <w:szCs w:val="22"/>
              </w:rPr>
            </w:pPr>
            <w:r w:rsidRPr="00F11926">
              <w:rPr>
                <w:szCs w:val="22"/>
              </w:rPr>
              <w:t>Software / Hardware des Anbieters</w:t>
            </w:r>
          </w:p>
        </w:tc>
      </w:tr>
      <w:tr w:rsidR="001256BF" w:rsidRPr="00A22750" w14:paraId="457ADB67" w14:textId="77777777" w:rsidTr="001256BF">
        <w:trPr>
          <w:cantSplit/>
        </w:trPr>
        <w:tc>
          <w:tcPr>
            <w:tcW w:w="8497" w:type="dxa"/>
            <w:tcBorders>
              <w:bottom w:val="single" w:sz="4" w:space="0" w:color="auto"/>
            </w:tcBorders>
          </w:tcPr>
          <w:p w14:paraId="79838464" w14:textId="77777777" w:rsidR="001256BF" w:rsidRPr="00F11926" w:rsidRDefault="001256BF" w:rsidP="001256BF">
            <w:pPr>
              <w:jc w:val="left"/>
              <w:rPr>
                <w:sz w:val="20"/>
              </w:rPr>
            </w:pPr>
          </w:p>
        </w:tc>
      </w:tr>
      <w:tr w:rsidR="001256BF" w:rsidRPr="00A22750" w14:paraId="4ADA0A5C" w14:textId="77777777" w:rsidTr="001256BF">
        <w:trPr>
          <w:cantSplit/>
        </w:trPr>
        <w:tc>
          <w:tcPr>
            <w:tcW w:w="8497" w:type="dxa"/>
            <w:tcBorders>
              <w:top w:val="single" w:sz="4" w:space="0" w:color="auto"/>
              <w:bottom w:val="single" w:sz="4" w:space="0" w:color="auto"/>
            </w:tcBorders>
          </w:tcPr>
          <w:p w14:paraId="153FC7A0" w14:textId="77777777" w:rsidR="001256BF" w:rsidRPr="00F11926" w:rsidRDefault="001256BF" w:rsidP="001256BF">
            <w:pPr>
              <w:jc w:val="left"/>
              <w:rPr>
                <w:sz w:val="20"/>
              </w:rPr>
            </w:pPr>
          </w:p>
        </w:tc>
      </w:tr>
      <w:tr w:rsidR="001256BF" w:rsidRPr="00A22750" w14:paraId="1B9877E1" w14:textId="77777777" w:rsidTr="001256BF">
        <w:trPr>
          <w:cantSplit/>
        </w:trPr>
        <w:tc>
          <w:tcPr>
            <w:tcW w:w="8497" w:type="dxa"/>
            <w:tcBorders>
              <w:top w:val="single" w:sz="4" w:space="0" w:color="auto"/>
              <w:bottom w:val="single" w:sz="4" w:space="0" w:color="auto"/>
            </w:tcBorders>
          </w:tcPr>
          <w:p w14:paraId="29CC3EF8" w14:textId="77777777" w:rsidR="001256BF" w:rsidRPr="00F11926" w:rsidRDefault="001256BF" w:rsidP="001256BF">
            <w:pPr>
              <w:jc w:val="left"/>
              <w:rPr>
                <w:sz w:val="20"/>
              </w:rPr>
            </w:pPr>
          </w:p>
        </w:tc>
      </w:tr>
      <w:tr w:rsidR="001256BF" w:rsidRPr="00A22750" w14:paraId="62759CE0" w14:textId="77777777" w:rsidTr="001256BF">
        <w:trPr>
          <w:cantSplit/>
        </w:trPr>
        <w:tc>
          <w:tcPr>
            <w:tcW w:w="8497" w:type="dxa"/>
            <w:tcBorders>
              <w:top w:val="single" w:sz="4" w:space="0" w:color="auto"/>
              <w:bottom w:val="single" w:sz="4" w:space="0" w:color="auto"/>
            </w:tcBorders>
          </w:tcPr>
          <w:p w14:paraId="433BA6AA" w14:textId="77777777" w:rsidR="001256BF" w:rsidRPr="00F11926" w:rsidRDefault="001256BF" w:rsidP="001256BF">
            <w:pPr>
              <w:jc w:val="left"/>
              <w:rPr>
                <w:sz w:val="20"/>
              </w:rPr>
            </w:pPr>
          </w:p>
        </w:tc>
      </w:tr>
      <w:tr w:rsidR="001256BF" w:rsidRPr="00A22750" w14:paraId="675153E4" w14:textId="77777777" w:rsidTr="001256BF">
        <w:trPr>
          <w:cantSplit/>
        </w:trPr>
        <w:tc>
          <w:tcPr>
            <w:tcW w:w="8497" w:type="dxa"/>
            <w:tcBorders>
              <w:top w:val="single" w:sz="4" w:space="0" w:color="auto"/>
              <w:bottom w:val="single" w:sz="4" w:space="0" w:color="auto"/>
            </w:tcBorders>
          </w:tcPr>
          <w:p w14:paraId="55102467" w14:textId="77777777" w:rsidR="001256BF" w:rsidRPr="00F11926" w:rsidRDefault="001256BF" w:rsidP="001256BF">
            <w:pPr>
              <w:jc w:val="left"/>
              <w:rPr>
                <w:sz w:val="20"/>
              </w:rPr>
            </w:pPr>
          </w:p>
        </w:tc>
      </w:tr>
      <w:tr w:rsidR="001256BF" w:rsidRPr="00A22750" w14:paraId="0C6CCB5D" w14:textId="77777777" w:rsidTr="001256BF">
        <w:trPr>
          <w:cantSplit/>
        </w:trPr>
        <w:tc>
          <w:tcPr>
            <w:tcW w:w="8497" w:type="dxa"/>
            <w:tcBorders>
              <w:top w:val="single" w:sz="4" w:space="0" w:color="auto"/>
              <w:bottom w:val="single" w:sz="4" w:space="0" w:color="auto"/>
            </w:tcBorders>
          </w:tcPr>
          <w:p w14:paraId="360C2ED1" w14:textId="77777777" w:rsidR="001256BF" w:rsidRPr="00F11926" w:rsidRDefault="001256BF" w:rsidP="001256BF">
            <w:pPr>
              <w:jc w:val="left"/>
              <w:rPr>
                <w:sz w:val="20"/>
              </w:rPr>
            </w:pPr>
          </w:p>
        </w:tc>
      </w:tr>
      <w:tr w:rsidR="001256BF" w:rsidRPr="00A22750" w14:paraId="72FDD674" w14:textId="77777777" w:rsidTr="001256BF">
        <w:trPr>
          <w:cantSplit/>
        </w:trPr>
        <w:tc>
          <w:tcPr>
            <w:tcW w:w="8497" w:type="dxa"/>
            <w:tcBorders>
              <w:top w:val="single" w:sz="4" w:space="0" w:color="auto"/>
              <w:bottom w:val="single" w:sz="4" w:space="0" w:color="auto"/>
            </w:tcBorders>
          </w:tcPr>
          <w:p w14:paraId="44C2748B" w14:textId="77777777" w:rsidR="001256BF" w:rsidRPr="00F11926" w:rsidRDefault="001256BF" w:rsidP="001256BF">
            <w:pPr>
              <w:jc w:val="left"/>
              <w:rPr>
                <w:sz w:val="20"/>
              </w:rPr>
            </w:pPr>
          </w:p>
        </w:tc>
      </w:tr>
      <w:tr w:rsidR="001256BF" w:rsidRPr="00A22750" w14:paraId="50B2F075" w14:textId="77777777" w:rsidTr="001256BF">
        <w:trPr>
          <w:cantSplit/>
        </w:trPr>
        <w:tc>
          <w:tcPr>
            <w:tcW w:w="8497" w:type="dxa"/>
            <w:tcBorders>
              <w:top w:val="single" w:sz="4" w:space="0" w:color="auto"/>
              <w:bottom w:val="single" w:sz="4" w:space="0" w:color="auto"/>
            </w:tcBorders>
          </w:tcPr>
          <w:p w14:paraId="0F1917CE" w14:textId="77777777" w:rsidR="001256BF" w:rsidRPr="00F11926" w:rsidRDefault="001256BF" w:rsidP="001256BF">
            <w:pPr>
              <w:jc w:val="left"/>
              <w:rPr>
                <w:sz w:val="20"/>
              </w:rPr>
            </w:pPr>
          </w:p>
        </w:tc>
      </w:tr>
    </w:tbl>
    <w:p w14:paraId="7CACA364" w14:textId="28B0CBB7" w:rsidR="001256BF" w:rsidRDefault="001256BF" w:rsidP="001256BF">
      <w:pPr>
        <w:pStyle w:val="Standard1"/>
      </w:pPr>
    </w:p>
    <w:p w14:paraId="6736359D" w14:textId="4395A59A" w:rsidR="006A293C" w:rsidRDefault="001256BF" w:rsidP="001256BF">
      <w:pPr>
        <w:jc w:val="left"/>
      </w:pPr>
      <w:r>
        <w:br w:type="page"/>
      </w:r>
      <w:bookmarkStart w:id="74" w:name="_Toc436643383"/>
      <w:bookmarkStart w:id="75" w:name="_Toc441815036"/>
      <w:bookmarkStart w:id="76" w:name="_Toc441815120"/>
      <w:bookmarkStart w:id="77" w:name="_Toc436643386"/>
      <w:bookmarkStart w:id="78" w:name="_Toc441815039"/>
      <w:bookmarkStart w:id="79" w:name="_Toc441815123"/>
      <w:bookmarkStart w:id="80" w:name="_Toc436643412"/>
      <w:bookmarkStart w:id="81" w:name="_Toc441815065"/>
      <w:bookmarkStart w:id="82" w:name="_Toc441815149"/>
      <w:bookmarkStart w:id="83" w:name="_Toc436643417"/>
      <w:bookmarkStart w:id="84" w:name="_Toc441815070"/>
      <w:bookmarkStart w:id="85" w:name="_Toc441815154"/>
      <w:bookmarkStart w:id="86" w:name="_Toc286662008"/>
      <w:bookmarkEnd w:id="64"/>
      <w:bookmarkEnd w:id="65"/>
      <w:bookmarkEnd w:id="66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bookmarkStart w:id="87" w:name="_Toc14867129"/>
    <w:bookmarkStart w:id="88" w:name="_Toc252518409"/>
    <w:bookmarkStart w:id="89" w:name="_Toc286662007"/>
    <w:bookmarkStart w:id="90" w:name="_Toc286672353"/>
    <w:bookmarkStart w:id="91" w:name="_Toc391381455"/>
    <w:p w14:paraId="25B3B2E3" w14:textId="77777777" w:rsidR="006A293C" w:rsidRDefault="00740104" w:rsidP="00872851">
      <w:pPr>
        <w:pStyle w:val="berschrift1"/>
      </w:pPr>
      <w:r>
        <w:rPr>
          <w:lang w:eastAsia="de-CH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581277" wp14:editId="16C94642">
                <wp:simplePos x="0" y="0"/>
                <wp:positionH relativeFrom="column">
                  <wp:posOffset>4347845</wp:posOffset>
                </wp:positionH>
                <wp:positionV relativeFrom="paragraph">
                  <wp:posOffset>-271780</wp:posOffset>
                </wp:positionV>
                <wp:extent cx="1439545" cy="447675"/>
                <wp:effectExtent l="0" t="0" r="8255" b="9525"/>
                <wp:wrapNone/>
                <wp:docPr id="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073AD" w14:textId="696649AD" w:rsidR="00CC4281" w:rsidRPr="00C87C73" w:rsidRDefault="00CC4281" w:rsidP="00A502CF">
                            <w:pPr>
                              <w:spacing w:before="4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87C73">
                              <w:rPr>
                                <w:sz w:val="40"/>
                                <w:szCs w:val="40"/>
                              </w:rPr>
                              <w:t xml:space="preserve">Register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81277" id="Text Box 10" o:spid="_x0000_s1029" type="#_x0000_t202" style="position:absolute;left:0;text-align:left;margin-left:342.35pt;margin-top:-21.4pt;width:113.35pt;height:3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">
                <v:textbox>
                  <w:txbxContent>
                    <w:p w14:paraId="7D4073AD" w14:textId="696649AD" w:rsidR="00CC4281" w:rsidRPr="00C87C73" w:rsidRDefault="00CC4281" w:rsidP="00A502CF">
                      <w:pPr>
                        <w:spacing w:before="4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87C73">
                        <w:rPr>
                          <w:sz w:val="40"/>
                          <w:szCs w:val="40"/>
                        </w:rPr>
                        <w:t xml:space="preserve">Register </w:t>
                      </w:r>
                      <w:r>
                        <w:rPr>
                          <w:sz w:val="40"/>
                          <w:szCs w:val="4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6A293C">
        <w:t>Zuschlagskriterien</w:t>
      </w:r>
      <w:bookmarkEnd w:id="87"/>
    </w:p>
    <w:p w14:paraId="79E262B0" w14:textId="01516632" w:rsidR="00584678" w:rsidRDefault="00D7246F" w:rsidP="00872851">
      <w:pPr>
        <w:pStyle w:val="berschrift2"/>
      </w:pPr>
      <w:bookmarkStart w:id="92" w:name="_Toc14867130"/>
      <w:r>
        <w:t>Z1</w:t>
      </w:r>
      <w:r>
        <w:tab/>
      </w:r>
      <w:r w:rsidR="00AB33B3">
        <w:tab/>
      </w:r>
      <w:r w:rsidR="001E425F" w:rsidRPr="004F37BF">
        <w:t xml:space="preserve">Erfahrungsnachweise </w:t>
      </w:r>
      <w:bookmarkEnd w:id="88"/>
      <w:bookmarkEnd w:id="89"/>
      <w:bookmarkEnd w:id="90"/>
      <w:bookmarkEnd w:id="91"/>
      <w:r w:rsidR="00E424EB">
        <w:t xml:space="preserve">des </w:t>
      </w:r>
      <w:r w:rsidR="00E424EB" w:rsidRPr="00E424EB">
        <w:t>eingesetzten Pr</w:t>
      </w:r>
      <w:r w:rsidR="00561863">
        <w:t>ojektleiters</w:t>
      </w:r>
      <w:r w:rsidR="001256BF">
        <w:t>,</w:t>
      </w:r>
      <w:r w:rsidR="00AE15EF">
        <w:t xml:space="preserve"> </w:t>
      </w:r>
      <w:r w:rsidR="00561863">
        <w:t>des</w:t>
      </w:r>
      <w:r w:rsidR="00465CCC">
        <w:t>sen</w:t>
      </w:r>
      <w:r w:rsidR="00561863">
        <w:t xml:space="preserve"> </w:t>
      </w:r>
      <w:r w:rsidR="00E424EB" w:rsidRPr="00E424EB">
        <w:t>St</w:t>
      </w:r>
      <w:r w:rsidR="00465CCC">
        <w:t>ellvertreters</w:t>
      </w:r>
      <w:r w:rsidR="001256BF">
        <w:t xml:space="preserve"> und des Hauptsachbearbeiters</w:t>
      </w:r>
      <w:bookmarkEnd w:id="92"/>
    </w:p>
    <w:p w14:paraId="7CF0EAED" w14:textId="77777777" w:rsidR="00584678" w:rsidRDefault="000F7459" w:rsidP="00872851">
      <w:pPr>
        <w:pStyle w:val="berschrift3"/>
      </w:pPr>
      <w:r>
        <w:t xml:space="preserve">Z1.1 </w:t>
      </w:r>
      <w:r w:rsidR="00D7246F">
        <w:t>Erfahrungsnachweise des Projektleiters</w:t>
      </w:r>
    </w:p>
    <w:p w14:paraId="41718301" w14:textId="77777777" w:rsidR="001E425F" w:rsidRDefault="001E425F" w:rsidP="00E33042">
      <w:pPr>
        <w:pStyle w:val="berschrift4"/>
      </w:pPr>
      <w:r>
        <w:t xml:space="preserve">Lebenslauf </w:t>
      </w:r>
      <w:r w:rsidR="00B03D81">
        <w:t>Projektleiter</w:t>
      </w:r>
    </w:p>
    <w:tbl>
      <w:tblPr>
        <w:tblStyle w:val="Tabellenraster"/>
        <w:tblW w:w="836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118"/>
        <w:gridCol w:w="1560"/>
        <w:gridCol w:w="1559"/>
      </w:tblGrid>
      <w:tr w:rsidR="002C298E" w:rsidRPr="00476B6C" w14:paraId="78F0A412" w14:textId="77777777" w:rsidTr="00AE15EF">
        <w:trPr>
          <w:trHeight w:val="187"/>
        </w:trPr>
        <w:tc>
          <w:tcPr>
            <w:tcW w:w="680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ABB8F69" w14:textId="77777777" w:rsidR="002C298E" w:rsidRPr="00476B6C" w:rsidRDefault="002C298E" w:rsidP="00AE15EF">
            <w:pPr>
              <w:pStyle w:val="KeinLeerraum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59" w:type="dxa"/>
            <w:vMerge w:val="restart"/>
            <w:tcBorders>
              <w:left w:val="nil"/>
            </w:tcBorders>
            <w:vAlign w:val="center"/>
          </w:tcPr>
          <w:p w14:paraId="48798503" w14:textId="77777777" w:rsidR="002C298E" w:rsidRDefault="002C298E" w:rsidP="00AE15EF">
            <w:pPr>
              <w:pStyle w:val="KeinLeerraum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Bild</w:t>
            </w:r>
          </w:p>
        </w:tc>
      </w:tr>
      <w:tr w:rsidR="002C298E" w:rsidRPr="00476B6C" w14:paraId="0FDDF1E1" w14:textId="77777777" w:rsidTr="00AE15EF">
        <w:trPr>
          <w:trHeight w:val="187"/>
        </w:trPr>
        <w:tc>
          <w:tcPr>
            <w:tcW w:w="6804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2D33A87" w14:textId="77777777" w:rsidR="002C298E" w:rsidRPr="00476B6C" w:rsidRDefault="002C298E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Persönliche Daten</w:t>
            </w:r>
          </w:p>
        </w:tc>
        <w:tc>
          <w:tcPr>
            <w:tcW w:w="1559" w:type="dxa"/>
            <w:vMerge/>
            <w:tcBorders>
              <w:left w:val="nil"/>
            </w:tcBorders>
            <w:vAlign w:val="center"/>
          </w:tcPr>
          <w:p w14:paraId="3C792DC7" w14:textId="77777777" w:rsidR="002C298E" w:rsidRPr="002C298E" w:rsidRDefault="002C298E" w:rsidP="00AE15EF">
            <w:pPr>
              <w:pStyle w:val="KeinLeerraum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C298E" w:rsidRPr="00476B6C" w14:paraId="266EF7B3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5094FC42" w14:textId="77777777" w:rsidR="002C298E" w:rsidRPr="00476B6C" w:rsidRDefault="002C298E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Name, Vorname: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9E60AA" w14:textId="77777777" w:rsidR="002C298E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93" w:name="Text1"/>
            <w:r w:rsidR="002C298E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  <w:bookmarkEnd w:id="93"/>
          </w:p>
        </w:tc>
        <w:tc>
          <w:tcPr>
            <w:tcW w:w="1559" w:type="dxa"/>
            <w:vMerge/>
            <w:tcBorders>
              <w:left w:val="nil"/>
            </w:tcBorders>
          </w:tcPr>
          <w:p w14:paraId="1CEF6128" w14:textId="77777777" w:rsidR="002C298E" w:rsidRPr="00476B6C" w:rsidRDefault="002C298E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</w:p>
        </w:tc>
      </w:tr>
      <w:tr w:rsidR="002C298E" w:rsidRPr="00476B6C" w14:paraId="3530D423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0A216266" w14:textId="77777777" w:rsidR="002C298E" w:rsidRPr="00476B6C" w:rsidRDefault="002C298E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Jahrgang: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C8AAC3" w14:textId="77777777" w:rsidR="002C298E" w:rsidRPr="00476B6C" w:rsidRDefault="00947F50" w:rsidP="00AE15EF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C298E"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564BCE29" w14:textId="77777777" w:rsidR="002C298E" w:rsidRPr="00476B6C" w:rsidRDefault="002C298E" w:rsidP="00AE15EF">
            <w:pPr>
              <w:jc w:val="left"/>
              <w:rPr>
                <w:color w:val="0000FF"/>
                <w:sz w:val="20"/>
              </w:rPr>
            </w:pPr>
          </w:p>
        </w:tc>
      </w:tr>
      <w:tr w:rsidR="002C298E" w:rsidRPr="00476B6C" w14:paraId="1342E53C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2D470301" w14:textId="77777777" w:rsidR="002C298E" w:rsidRPr="00476B6C" w:rsidRDefault="002C298E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Nationalität: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4B115C" w14:textId="77777777" w:rsidR="002C298E" w:rsidRPr="00476B6C" w:rsidRDefault="00947F50" w:rsidP="00AE15EF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C298E"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12E5C1A7" w14:textId="77777777" w:rsidR="002C298E" w:rsidRPr="00476B6C" w:rsidRDefault="002C298E" w:rsidP="00AE15EF">
            <w:pPr>
              <w:jc w:val="left"/>
              <w:rPr>
                <w:color w:val="0000FF"/>
                <w:sz w:val="20"/>
              </w:rPr>
            </w:pPr>
          </w:p>
        </w:tc>
      </w:tr>
      <w:tr w:rsidR="002C298E" w:rsidRPr="00476B6C" w14:paraId="0BB40048" w14:textId="77777777" w:rsidTr="0036196A">
        <w:trPr>
          <w:trHeight w:val="18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860DFCE" w14:textId="77777777" w:rsidR="002C298E" w:rsidRPr="00476B6C" w:rsidRDefault="002C298E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Zivilstand: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768D60" w14:textId="77777777" w:rsidR="002C298E" w:rsidRPr="00476B6C" w:rsidRDefault="00947F50" w:rsidP="00AE15EF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C298E"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6A1A3D71" w14:textId="77777777" w:rsidR="002C298E" w:rsidRPr="00476B6C" w:rsidRDefault="002C298E" w:rsidP="00AE15EF">
            <w:pPr>
              <w:jc w:val="left"/>
              <w:rPr>
                <w:color w:val="0000FF"/>
                <w:sz w:val="20"/>
              </w:rPr>
            </w:pPr>
          </w:p>
        </w:tc>
      </w:tr>
      <w:tr w:rsidR="002C298E" w:rsidRPr="00476B6C" w14:paraId="1BB10CB0" w14:textId="77777777" w:rsidTr="0036196A">
        <w:trPr>
          <w:trHeight w:val="187"/>
        </w:trPr>
        <w:tc>
          <w:tcPr>
            <w:tcW w:w="212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37B70AC" w14:textId="77777777" w:rsidR="002C298E" w:rsidRPr="00476B6C" w:rsidRDefault="002C298E" w:rsidP="00AE15EF">
            <w:pPr>
              <w:pStyle w:val="KeinLeerraum"/>
              <w:rPr>
                <w:rFonts w:ascii="Arial" w:hAnsi="Arial" w:cs="Arial"/>
                <w:sz w:val="2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9E37E7" w14:textId="77777777" w:rsidR="002C298E" w:rsidRPr="00476B6C" w:rsidRDefault="002C298E" w:rsidP="00AE15EF">
            <w:pPr>
              <w:jc w:val="left"/>
              <w:rPr>
                <w:color w:val="0000FF"/>
                <w:sz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</w:tcBorders>
          </w:tcPr>
          <w:p w14:paraId="2DD33BFC" w14:textId="77777777" w:rsidR="002C298E" w:rsidRPr="00476B6C" w:rsidRDefault="002C298E" w:rsidP="00AE15EF">
            <w:pPr>
              <w:jc w:val="left"/>
              <w:rPr>
                <w:color w:val="0000FF"/>
                <w:sz w:val="20"/>
              </w:rPr>
            </w:pPr>
          </w:p>
        </w:tc>
      </w:tr>
      <w:tr w:rsidR="001E425F" w:rsidRPr="00A90FB1" w14:paraId="31AC4151" w14:textId="77777777" w:rsidTr="00AE15EF">
        <w:trPr>
          <w:trHeight w:val="187"/>
        </w:trPr>
        <w:tc>
          <w:tcPr>
            <w:tcW w:w="8363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72408E9E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 xml:space="preserve">Ausbildung </w:t>
            </w:r>
          </w:p>
        </w:tc>
      </w:tr>
      <w:tr w:rsidR="001E425F" w:rsidRPr="00A90FB1" w14:paraId="283344FA" w14:textId="77777777" w:rsidTr="0036196A">
        <w:trPr>
          <w:trHeight w:val="187"/>
        </w:trPr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385290AD" w14:textId="77777777" w:rsidR="001E425F" w:rsidRPr="00476B6C" w:rsidRDefault="0036196A" w:rsidP="00AE15EF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</w:t>
            </w:r>
            <w:r w:rsidR="001E425F" w:rsidRPr="00476B6C">
              <w:rPr>
                <w:rFonts w:ascii="Arial" w:hAnsi="Arial" w:cs="Arial"/>
                <w:sz w:val="20"/>
              </w:rPr>
              <w:t xml:space="preserve"> bis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528504EE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Institution, Ort: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center"/>
          </w:tcPr>
          <w:p w14:paraId="541AEE42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Abschluss als:</w:t>
            </w:r>
          </w:p>
        </w:tc>
      </w:tr>
      <w:tr w:rsidR="001E425F" w:rsidRPr="00A90FB1" w14:paraId="747B5AD3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51E9ECFB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1E425F" w:rsidRPr="00476B6C">
              <w:rPr>
                <w:rFonts w:ascii="Arial" w:hAnsi="Arial" w:cs="Arial"/>
                <w:sz w:val="20"/>
              </w:rPr>
              <w:t>bis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163541F0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gridSpan w:val="2"/>
            <w:vAlign w:val="center"/>
          </w:tcPr>
          <w:p w14:paraId="142F451E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A90FB1" w14:paraId="75FFAC75" w14:textId="77777777" w:rsidTr="0036196A">
        <w:trPr>
          <w:trHeight w:val="18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B584312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1E425F" w:rsidRPr="00476B6C">
              <w:rPr>
                <w:rFonts w:ascii="Arial" w:hAnsi="Arial" w:cs="Arial"/>
                <w:sz w:val="20"/>
              </w:rPr>
              <w:t>bis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4411CB1A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79A97BCF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A90FB1" w14:paraId="730874A3" w14:textId="77777777" w:rsidTr="0036196A">
        <w:trPr>
          <w:trHeight w:val="18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7F2DF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1E425F" w:rsidRPr="00476B6C">
              <w:rPr>
                <w:rFonts w:ascii="Arial" w:hAnsi="Arial" w:cs="Arial"/>
                <w:sz w:val="20"/>
              </w:rPr>
              <w:t>bis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D4448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14DF4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266F79BE" w14:textId="77777777" w:rsidR="001E425F" w:rsidRPr="00A90FB1" w:rsidRDefault="001E425F" w:rsidP="001E425F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118"/>
        <w:gridCol w:w="3119"/>
      </w:tblGrid>
      <w:tr w:rsidR="001E425F" w:rsidRPr="00476B6C" w14:paraId="58B6E34E" w14:textId="77777777" w:rsidTr="00AE15EF">
        <w:trPr>
          <w:trHeight w:val="187"/>
        </w:trPr>
        <w:tc>
          <w:tcPr>
            <w:tcW w:w="8363" w:type="dxa"/>
            <w:gridSpan w:val="3"/>
            <w:vAlign w:val="center"/>
          </w:tcPr>
          <w:p w14:paraId="1D9E307D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 xml:space="preserve">Weiterbildung </w:t>
            </w:r>
          </w:p>
        </w:tc>
      </w:tr>
      <w:tr w:rsidR="001E425F" w:rsidRPr="00476B6C" w14:paraId="3E3F3DCB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7B3B1481" w14:textId="77777777" w:rsidR="001E425F" w:rsidRPr="00476B6C" w:rsidRDefault="0036196A" w:rsidP="00AE15EF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</w:t>
            </w:r>
            <w:r w:rsidR="001E425F" w:rsidRPr="00476B6C">
              <w:rPr>
                <w:rFonts w:ascii="Arial" w:hAnsi="Arial" w:cs="Arial"/>
                <w:sz w:val="20"/>
              </w:rPr>
              <w:t xml:space="preserve"> bi</w:t>
            </w:r>
            <w:r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118" w:type="dxa"/>
            <w:vAlign w:val="center"/>
          </w:tcPr>
          <w:p w14:paraId="248E8BA8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Institution, Ort:</w:t>
            </w:r>
          </w:p>
        </w:tc>
        <w:tc>
          <w:tcPr>
            <w:tcW w:w="3119" w:type="dxa"/>
            <w:vAlign w:val="center"/>
          </w:tcPr>
          <w:p w14:paraId="0B906A00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Abschluss als:</w:t>
            </w:r>
          </w:p>
        </w:tc>
      </w:tr>
      <w:tr w:rsidR="001E425F" w:rsidRPr="00476B6C" w14:paraId="1C706F56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1B326CA4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1E425F" w:rsidRPr="00476B6C">
              <w:rPr>
                <w:rFonts w:ascii="Arial" w:hAnsi="Arial" w:cs="Arial"/>
                <w:sz w:val="20"/>
              </w:rPr>
              <w:t>bis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787E8586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28D55D7E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476B6C" w14:paraId="5D3CD114" w14:textId="77777777" w:rsidTr="0036196A">
        <w:trPr>
          <w:trHeight w:val="18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06BF170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1E425F" w:rsidRPr="00476B6C">
              <w:rPr>
                <w:rFonts w:ascii="Arial" w:hAnsi="Arial" w:cs="Arial"/>
                <w:sz w:val="20"/>
              </w:rPr>
              <w:t>bis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681A1C31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4CB88115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476B6C" w14:paraId="5738C00B" w14:textId="77777777" w:rsidTr="0036196A">
        <w:trPr>
          <w:trHeight w:val="18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DCCED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1E425F" w:rsidRPr="00476B6C">
              <w:rPr>
                <w:rFonts w:ascii="Arial" w:hAnsi="Arial" w:cs="Arial"/>
                <w:sz w:val="20"/>
              </w:rPr>
              <w:t>bis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B5FB6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3AB21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372C4289" w14:textId="77777777" w:rsidR="001E425F" w:rsidRPr="00A90FB1" w:rsidRDefault="001E425F" w:rsidP="001E425F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Look w:val="04A0" w:firstRow="1" w:lastRow="0" w:firstColumn="1" w:lastColumn="0" w:noHBand="0" w:noVBand="1"/>
      </w:tblPr>
      <w:tblGrid>
        <w:gridCol w:w="2126"/>
        <w:gridCol w:w="4253"/>
        <w:gridCol w:w="1984"/>
      </w:tblGrid>
      <w:tr w:rsidR="001E425F" w:rsidRPr="00476B6C" w14:paraId="23448DF7" w14:textId="77777777" w:rsidTr="00557B48">
        <w:tc>
          <w:tcPr>
            <w:tcW w:w="8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141C2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b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Beruflicher Werdegang</w:t>
            </w:r>
          </w:p>
        </w:tc>
      </w:tr>
      <w:tr w:rsidR="001E425F" w:rsidRPr="00476B6C" w14:paraId="041C29B5" w14:textId="77777777" w:rsidTr="00F00CE7">
        <w:tc>
          <w:tcPr>
            <w:tcW w:w="2126" w:type="dxa"/>
            <w:tcBorders>
              <w:top w:val="single" w:sz="4" w:space="0" w:color="auto"/>
              <w:left w:val="nil"/>
            </w:tcBorders>
            <w:vAlign w:val="center"/>
          </w:tcPr>
          <w:p w14:paraId="1806F215" w14:textId="77777777" w:rsidR="001E425F" w:rsidRPr="00476B6C" w:rsidRDefault="00F00CE7" w:rsidP="00AE15EF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 bis</w:t>
            </w:r>
          </w:p>
        </w:tc>
        <w:tc>
          <w:tcPr>
            <w:tcW w:w="4253" w:type="dxa"/>
            <w:tcBorders>
              <w:top w:val="single" w:sz="4" w:space="0" w:color="auto"/>
              <w:right w:val="nil"/>
            </w:tcBorders>
            <w:vAlign w:val="center"/>
          </w:tcPr>
          <w:p w14:paraId="5D81CFB1" w14:textId="77777777" w:rsidR="001E425F" w:rsidRPr="00476B6C" w:rsidRDefault="001E425F" w:rsidP="004B5415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Firma, Ort</w:t>
            </w:r>
            <w:r w:rsidR="00F00CE7">
              <w:rPr>
                <w:rFonts w:ascii="Arial" w:hAnsi="Arial" w:cs="Arial"/>
                <w:sz w:val="20"/>
              </w:rPr>
              <w:t xml:space="preserve"> und </w:t>
            </w:r>
            <w:r w:rsidR="004B5415">
              <w:rPr>
                <w:rFonts w:ascii="Arial" w:hAnsi="Arial" w:cs="Arial"/>
                <w:sz w:val="20"/>
              </w:rPr>
              <w:t>Tätigkeitsbereich</w:t>
            </w:r>
            <w:r w:rsidRPr="00476B6C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right w:val="nil"/>
            </w:tcBorders>
            <w:vAlign w:val="center"/>
          </w:tcPr>
          <w:p w14:paraId="58099EC1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Funktion</w:t>
            </w:r>
            <w:r w:rsidR="00EF50B6" w:rsidRPr="00EF50B6">
              <w:rPr>
                <w:rFonts w:ascii="Arial" w:hAnsi="Arial" w:cs="Arial"/>
                <w:sz w:val="16"/>
                <w:szCs w:val="16"/>
              </w:rPr>
              <w:t xml:space="preserve"> (Auswahl über Dropdown)</w:t>
            </w:r>
          </w:p>
        </w:tc>
      </w:tr>
      <w:tr w:rsidR="001E425F" w:rsidRPr="00476B6C" w14:paraId="3399BE72" w14:textId="77777777" w:rsidTr="00F00CE7">
        <w:tc>
          <w:tcPr>
            <w:tcW w:w="2126" w:type="dxa"/>
            <w:tcBorders>
              <w:left w:val="nil"/>
            </w:tcBorders>
            <w:vAlign w:val="center"/>
          </w:tcPr>
          <w:p w14:paraId="4778C531" w14:textId="77777777" w:rsidR="001E425F" w:rsidRPr="00476B6C" w:rsidRDefault="00947F50" w:rsidP="00F00CE7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F00CE7">
              <w:rPr>
                <w:color w:val="0000FF"/>
                <w:sz w:val="20"/>
              </w:rPr>
              <w:t xml:space="preserve"> </w:t>
            </w:r>
            <w:r w:rsidR="001E425F" w:rsidRPr="00476B6C">
              <w:rPr>
                <w:sz w:val="20"/>
              </w:rPr>
              <w:t>bis</w:t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7F31CABB" w14:textId="77777777" w:rsidR="001E425F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36196A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FF"/>
                <w:sz w:val="20"/>
              </w:rPr>
            </w:r>
            <w:r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  <w:p w14:paraId="343B5149" w14:textId="77777777" w:rsidR="0036196A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4B5415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FF"/>
                <w:sz w:val="20"/>
              </w:rPr>
            </w:r>
            <w:r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4B5415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2083981788"/>
            <w:placeholder>
              <w:docPart w:val="7F37A070543944B39F647A2FB2D0EA40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62AA1FFB" w14:textId="77777777" w:rsidR="001E425F" w:rsidRPr="00476B6C" w:rsidRDefault="0036196A" w:rsidP="00AE15EF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E425F" w:rsidRPr="00476B6C" w14:paraId="2CEF000A" w14:textId="77777777" w:rsidTr="00F00CE7">
        <w:tc>
          <w:tcPr>
            <w:tcW w:w="2126" w:type="dxa"/>
            <w:tcBorders>
              <w:left w:val="nil"/>
            </w:tcBorders>
            <w:vAlign w:val="center"/>
          </w:tcPr>
          <w:p w14:paraId="2C2BE239" w14:textId="77777777" w:rsidR="001E425F" w:rsidRPr="00476B6C" w:rsidRDefault="00947F50" w:rsidP="00AE15EF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 w:rsidR="001E425F" w:rsidRPr="00476B6C">
              <w:rPr>
                <w:sz w:val="20"/>
              </w:rPr>
              <w:t>bis</w:t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2A927123" w14:textId="77777777" w:rsid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4F0B09AE" w14:textId="77777777" w:rsidR="001E425F" w:rsidRP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677642618"/>
            <w:placeholder>
              <w:docPart w:val="7B5B7AD7684B4C45A99AF10BDFD991DF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757F3A5D" w14:textId="77777777" w:rsidR="001E425F" w:rsidRPr="00476B6C" w:rsidRDefault="00F00CE7" w:rsidP="00AE15EF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E425F" w:rsidRPr="00476B6C" w14:paraId="3F4AA407" w14:textId="77777777" w:rsidTr="00F00CE7">
        <w:tc>
          <w:tcPr>
            <w:tcW w:w="2126" w:type="dxa"/>
            <w:tcBorders>
              <w:left w:val="nil"/>
            </w:tcBorders>
            <w:vAlign w:val="center"/>
          </w:tcPr>
          <w:p w14:paraId="67E15C04" w14:textId="77777777" w:rsidR="001E425F" w:rsidRPr="00476B6C" w:rsidRDefault="00947F50" w:rsidP="00AE15EF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 w:rsidR="001E425F" w:rsidRPr="00476B6C">
              <w:rPr>
                <w:sz w:val="20"/>
              </w:rPr>
              <w:t>bis</w:t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4B94043B" w14:textId="77777777" w:rsid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0873322A" w14:textId="77777777" w:rsidR="001E425F" w:rsidRP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790039441"/>
            <w:placeholder>
              <w:docPart w:val="E607337A5A024361967164685580CF16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465829DB" w14:textId="77777777" w:rsidR="001E425F" w:rsidRPr="00476B6C" w:rsidRDefault="00F00CE7" w:rsidP="00AE15EF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E425F" w:rsidRPr="00476B6C" w14:paraId="5B6B04FF" w14:textId="77777777" w:rsidTr="00F00CE7">
        <w:tc>
          <w:tcPr>
            <w:tcW w:w="2126" w:type="dxa"/>
            <w:tcBorders>
              <w:left w:val="nil"/>
            </w:tcBorders>
            <w:vAlign w:val="center"/>
          </w:tcPr>
          <w:p w14:paraId="2D8388D8" w14:textId="77777777" w:rsidR="001E425F" w:rsidRPr="00476B6C" w:rsidRDefault="00947F50" w:rsidP="00AE15EF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 w:rsidR="001E425F" w:rsidRPr="00476B6C">
              <w:rPr>
                <w:sz w:val="20"/>
              </w:rPr>
              <w:t>bis</w:t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2A259A51" w14:textId="77777777" w:rsid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7F9DD2B7" w14:textId="77777777" w:rsidR="001E425F" w:rsidRP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055933647"/>
            <w:placeholder>
              <w:docPart w:val="E5E67789D4664B7D8F043706A1137162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64A9A6A5" w14:textId="77777777" w:rsidR="001E425F" w:rsidRPr="00476B6C" w:rsidRDefault="00F00CE7" w:rsidP="00AE15EF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E425F" w:rsidRPr="00476B6C" w14:paraId="26CCB131" w14:textId="77777777" w:rsidTr="00F00CE7">
        <w:tc>
          <w:tcPr>
            <w:tcW w:w="2126" w:type="dxa"/>
            <w:tcBorders>
              <w:left w:val="nil"/>
            </w:tcBorders>
            <w:vAlign w:val="center"/>
          </w:tcPr>
          <w:p w14:paraId="33AB8A8C" w14:textId="77777777" w:rsidR="001E425F" w:rsidRPr="00476B6C" w:rsidRDefault="00947F50" w:rsidP="00AE15EF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 w:rsidR="001E425F" w:rsidRPr="00476B6C">
              <w:rPr>
                <w:sz w:val="20"/>
              </w:rPr>
              <w:t>bis</w:t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56EEE384" w14:textId="77777777" w:rsid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259B23CF" w14:textId="77777777" w:rsidR="001E425F" w:rsidRP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794952269"/>
            <w:placeholder>
              <w:docPart w:val="D4CB3473C3894DAA89CF2B851D80BC0F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4BB98268" w14:textId="77777777" w:rsidR="001E425F" w:rsidRPr="00476B6C" w:rsidRDefault="00F00CE7" w:rsidP="00AE15EF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E425F" w:rsidRPr="00476B6C" w14:paraId="4ED026C1" w14:textId="77777777" w:rsidTr="00F00CE7">
        <w:tc>
          <w:tcPr>
            <w:tcW w:w="2126" w:type="dxa"/>
            <w:tcBorders>
              <w:left w:val="nil"/>
            </w:tcBorders>
            <w:vAlign w:val="center"/>
          </w:tcPr>
          <w:p w14:paraId="15B65D60" w14:textId="77777777" w:rsidR="001E425F" w:rsidRPr="00476B6C" w:rsidRDefault="00947F50" w:rsidP="00AE15EF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 w:rsidR="001E425F" w:rsidRPr="00476B6C">
              <w:rPr>
                <w:sz w:val="20"/>
              </w:rPr>
              <w:t>bis</w:t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1028E4AD" w14:textId="77777777" w:rsid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0BD96830" w14:textId="77777777" w:rsidR="001E425F" w:rsidRP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479504527"/>
            <w:placeholder>
              <w:docPart w:val="56E268A4D2E44257860128727DB429C9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2E7EBAC7" w14:textId="77777777" w:rsidR="001E425F" w:rsidRPr="00476B6C" w:rsidRDefault="00F00CE7" w:rsidP="00AE15EF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E425F" w:rsidRPr="00476B6C" w14:paraId="6240E7AB" w14:textId="77777777" w:rsidTr="00F00CE7">
        <w:tc>
          <w:tcPr>
            <w:tcW w:w="2126" w:type="dxa"/>
            <w:tcBorders>
              <w:left w:val="nil"/>
              <w:bottom w:val="single" w:sz="4" w:space="0" w:color="auto"/>
            </w:tcBorders>
            <w:vAlign w:val="center"/>
          </w:tcPr>
          <w:p w14:paraId="226B9860" w14:textId="77777777" w:rsidR="001E425F" w:rsidRPr="00476B6C" w:rsidRDefault="00947F50" w:rsidP="00AE15EF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 w:rsidR="001E425F" w:rsidRPr="00476B6C">
              <w:rPr>
                <w:sz w:val="20"/>
              </w:rPr>
              <w:t>bis</w:t>
            </w:r>
            <w:r w:rsidR="001E425F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F00CE7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F00CE7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bottom w:val="single" w:sz="4" w:space="0" w:color="auto"/>
              <w:right w:val="nil"/>
            </w:tcBorders>
            <w:vAlign w:val="center"/>
          </w:tcPr>
          <w:p w14:paraId="14C161AF" w14:textId="77777777" w:rsid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59CD4300" w14:textId="77777777" w:rsidR="001E425F" w:rsidRPr="004D1C28" w:rsidRDefault="00947F50" w:rsidP="004D1C28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4D1C28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398899368"/>
            <w:placeholder>
              <w:docPart w:val="252D8F7B89FE4E9B9DDDAC8329CFB244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bottom w:val="single" w:sz="4" w:space="0" w:color="auto"/>
                  <w:right w:val="nil"/>
                </w:tcBorders>
                <w:vAlign w:val="center"/>
              </w:tcPr>
              <w:p w14:paraId="32903B55" w14:textId="77777777" w:rsidR="001E425F" w:rsidRPr="00476B6C" w:rsidRDefault="00F00CE7" w:rsidP="00AE15EF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</w:tbl>
    <w:p w14:paraId="6F04895F" w14:textId="77777777" w:rsidR="001E425F" w:rsidRDefault="001E425F" w:rsidP="001E425F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Look w:val="04A0" w:firstRow="1" w:lastRow="0" w:firstColumn="1" w:lastColumn="0" w:noHBand="0" w:noVBand="1"/>
      </w:tblPr>
      <w:tblGrid>
        <w:gridCol w:w="8363"/>
      </w:tblGrid>
      <w:tr w:rsidR="001E425F" w:rsidRPr="00476B6C" w14:paraId="3A0876E3" w14:textId="77777777" w:rsidTr="009709DB"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170430" w14:textId="77777777" w:rsidR="001E425F" w:rsidRPr="00476B6C" w:rsidRDefault="001E425F" w:rsidP="00AE15EF">
            <w:pPr>
              <w:pStyle w:val="KeinLeerraum"/>
              <w:rPr>
                <w:rFonts w:ascii="Arial" w:hAnsi="Arial" w:cs="Arial"/>
                <w:b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weitere / besondere Kenntnisse (z.B. EDV)</w:t>
            </w:r>
          </w:p>
        </w:tc>
      </w:tr>
      <w:tr w:rsidR="001E425F" w:rsidRPr="00476B6C" w14:paraId="46A292DE" w14:textId="77777777" w:rsidTr="009709DB">
        <w:tc>
          <w:tcPr>
            <w:tcW w:w="836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C5A6F2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476B6C" w14:paraId="3A7E6F35" w14:textId="77777777" w:rsidTr="009709DB">
        <w:tc>
          <w:tcPr>
            <w:tcW w:w="8363" w:type="dxa"/>
            <w:tcBorders>
              <w:left w:val="nil"/>
              <w:right w:val="nil"/>
            </w:tcBorders>
            <w:vAlign w:val="center"/>
          </w:tcPr>
          <w:p w14:paraId="65E9195A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476B6C" w14:paraId="1C2C6516" w14:textId="77777777" w:rsidTr="009709DB"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7D121B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476B6C" w14:paraId="113771A1" w14:textId="77777777" w:rsidTr="009709DB"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2EB735" w14:textId="77777777" w:rsidR="001E425F" w:rsidRPr="00476B6C" w:rsidRDefault="00947F50" w:rsidP="00AE15EF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170EED41" w14:textId="7543D55A" w:rsidR="00AE15EF" w:rsidRDefault="001E425F" w:rsidP="00AE15EF">
      <w:pPr>
        <w:pStyle w:val="berschrift4"/>
      </w:pPr>
      <w:r>
        <w:br w:type="page"/>
      </w:r>
      <w:r w:rsidR="00AE15EF" w:rsidRPr="00A22750">
        <w:lastRenderedPageBreak/>
        <w:t>Referenz</w:t>
      </w:r>
      <w:r w:rsidR="00AE15EF">
        <w:t>projekt 1</w:t>
      </w:r>
      <w:r w:rsidR="001256BF">
        <w:t xml:space="preserve"> – Projektmanagement, Projektleitung, Controlling, Beschaffung- und Vertragsmanagement von grösseren und komplexen Projekten (DIenstleistungs- und Planeraufträge, Lieferantenmanagement und Beschaffung von Fremddaten)</w:t>
      </w:r>
    </w:p>
    <w:tbl>
      <w:tblPr>
        <w:tblW w:w="8412" w:type="dxa"/>
        <w:tblInd w:w="714" w:type="dxa"/>
        <w:tblBorders>
          <w:bottom w:val="single" w:sz="2" w:space="0" w:color="auto"/>
          <w:insideH w:val="single" w:sz="2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2331"/>
        <w:gridCol w:w="2332"/>
      </w:tblGrid>
      <w:tr w:rsidR="00AE15EF" w:rsidRPr="00A80B0F" w14:paraId="05B0F9AF" w14:textId="77777777" w:rsidTr="001256BF">
        <w:trPr>
          <w:trHeight w:val="187"/>
        </w:trPr>
        <w:tc>
          <w:tcPr>
            <w:tcW w:w="3749" w:type="dxa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32B0A032" w14:textId="77777777" w:rsidR="00AE15EF" w:rsidRPr="00A80B0F" w:rsidRDefault="00AE15E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4663" w:type="dxa"/>
            <w:gridSpan w:val="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3CFE5FE0" w14:textId="77777777" w:rsidR="00AE15EF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10ADC9DA" w14:textId="77777777" w:rsidTr="001256BF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6751DD" w14:textId="77777777" w:rsidR="00AE15EF" w:rsidRPr="00A80B0F" w:rsidRDefault="00AE15E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Ort der Leistungserbringung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BC7A55" w14:textId="77777777" w:rsidR="00AE15EF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283973BB" w14:textId="77777777" w:rsidTr="001256BF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2561CB" w14:textId="77777777" w:rsidR="00AE15EF" w:rsidRPr="00A80B0F" w:rsidRDefault="00AE15E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Art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25B264" w14:textId="77777777" w:rsidR="00AE15EF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0F6352C9" w14:textId="77777777" w:rsidTr="001256BF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1998C3" w14:textId="77777777" w:rsidR="00AE15EF" w:rsidRPr="00A80B0F" w:rsidRDefault="00AE15E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0643C9" w14:textId="77777777" w:rsidR="00AE15EF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5C75E2CE" w14:textId="77777777" w:rsidTr="001256BF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6B978C" w14:textId="77777777" w:rsidR="00AE15EF" w:rsidRPr="00A80B0F" w:rsidRDefault="00AE15E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Auftraggeber 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AA1CE57" w14:textId="77777777" w:rsidR="00AE15EF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6ADDDAC0" w14:textId="77777777" w:rsidTr="001256BF">
        <w:trPr>
          <w:trHeight w:val="56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8AD4B3" w14:textId="77777777" w:rsidR="00AE15EF" w:rsidRPr="00A80B0F" w:rsidRDefault="00AE15E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Kurzbeschrieb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0EA507" w14:textId="77777777" w:rsidR="00AE15EF" w:rsidRPr="00A80B0F" w:rsidRDefault="00947F50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5F0828C8" w14:textId="77777777" w:rsidTr="001256BF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E5D934" w14:textId="77777777" w:rsidR="00AE15EF" w:rsidRPr="00A80B0F" w:rsidRDefault="00AE15E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Zeitraum des Auftrags 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CA65CD" w14:textId="77777777" w:rsidR="00AE15EF" w:rsidRPr="00A80B0F" w:rsidRDefault="00AE15EF" w:rsidP="00AE15EF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>Von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 xml:space="preserve"> </w: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332" w:type="dxa"/>
            <w:tcBorders>
              <w:top w:val="single" w:sz="2" w:space="0" w:color="auto"/>
              <w:bottom w:val="single" w:sz="2" w:space="0" w:color="auto"/>
            </w:tcBorders>
          </w:tcPr>
          <w:p w14:paraId="01B02F03" w14:textId="77777777" w:rsidR="00AE15EF" w:rsidRPr="00A80B0F" w:rsidRDefault="00AE15EF" w:rsidP="00AE15EF">
            <w:pPr>
              <w:pStyle w:val="Absatz09ptCourier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 xml:space="preserve">Bis </w: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7D7EEE4E" w14:textId="77777777" w:rsidTr="001256BF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115E51" w14:textId="77777777" w:rsidR="00AE15EF" w:rsidRPr="00A80B0F" w:rsidRDefault="00B0199B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Investitionskosten des (Tei</w:t>
            </w:r>
            <w:r>
              <w:rPr>
                <w:sz w:val="20"/>
                <w:szCs w:val="20"/>
              </w:rPr>
              <w:t>l-)Mandats, an dem die vorgestellte P</w:t>
            </w:r>
            <w:r w:rsidRPr="00A80B0F">
              <w:rPr>
                <w:sz w:val="20"/>
                <w:szCs w:val="20"/>
              </w:rPr>
              <w:t>erson massgeblich beteiligt war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05C3C37" w14:textId="77777777" w:rsidR="00AE15EF" w:rsidRPr="00A80B0F" w:rsidRDefault="00AE15EF" w:rsidP="00AE15EF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577B5AD4" w14:textId="77777777" w:rsidTr="001256BF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9892EDC" w14:textId="77777777" w:rsidR="00AE15EF" w:rsidRPr="00A80B0F" w:rsidRDefault="00AE15EF" w:rsidP="00AE15EF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Ca. Auftragssumme der Firma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6ED75F99" w14:textId="77777777" w:rsidR="00AE15EF" w:rsidRPr="00A80B0F" w:rsidRDefault="00AE15EF" w:rsidP="00AE15EF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325866BC" w14:textId="77777777" w:rsidR="00AE15EF" w:rsidRPr="00A80B0F" w:rsidRDefault="00AE15EF" w:rsidP="00AE15EF">
      <w:pPr>
        <w:rPr>
          <w:sz w:val="20"/>
        </w:rPr>
      </w:pPr>
    </w:p>
    <w:p w14:paraId="046A0D79" w14:textId="77777777" w:rsidR="00AE15EF" w:rsidRPr="00A80B0F" w:rsidRDefault="00AE15EF" w:rsidP="00AE15EF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4" w:type="dxa"/>
        <w:tblBorders>
          <w:top w:val="single" w:sz="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4663"/>
      </w:tblGrid>
      <w:tr w:rsidR="00AE15EF" w:rsidRPr="00A80B0F" w14:paraId="634C163C" w14:textId="77777777" w:rsidTr="00AE15EF">
        <w:tc>
          <w:tcPr>
            <w:tcW w:w="3749" w:type="dxa"/>
          </w:tcPr>
          <w:p w14:paraId="73937FE5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4663" w:type="dxa"/>
          </w:tcPr>
          <w:p w14:paraId="7C9E6315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48CA0BF5" w14:textId="77777777" w:rsidTr="009709DB">
        <w:tc>
          <w:tcPr>
            <w:tcW w:w="3749" w:type="dxa"/>
            <w:tcBorders>
              <w:bottom w:val="single" w:sz="4" w:space="0" w:color="auto"/>
            </w:tcBorders>
          </w:tcPr>
          <w:p w14:paraId="78FDF481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14:paraId="4199EA9B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6C34BEC4" w14:textId="77777777" w:rsidTr="009709DB">
        <w:tc>
          <w:tcPr>
            <w:tcW w:w="3749" w:type="dxa"/>
            <w:tcBorders>
              <w:top w:val="single" w:sz="4" w:space="0" w:color="auto"/>
              <w:bottom w:val="single" w:sz="4" w:space="0" w:color="auto"/>
            </w:tcBorders>
          </w:tcPr>
          <w:p w14:paraId="0A399312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Tel.-Nr. </w:t>
            </w:r>
          </w:p>
        </w:tc>
        <w:tc>
          <w:tcPr>
            <w:tcW w:w="4663" w:type="dxa"/>
            <w:tcBorders>
              <w:top w:val="single" w:sz="4" w:space="0" w:color="auto"/>
              <w:bottom w:val="single" w:sz="4" w:space="0" w:color="auto"/>
            </w:tcBorders>
          </w:tcPr>
          <w:p w14:paraId="5DCBBD94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3E87438A" w14:textId="77777777" w:rsidR="00AE15EF" w:rsidRPr="00A80B0F" w:rsidRDefault="00AE15EF" w:rsidP="00AE15EF">
      <w:pPr>
        <w:jc w:val="left"/>
        <w:rPr>
          <w:sz w:val="20"/>
        </w:rPr>
      </w:pPr>
    </w:p>
    <w:tbl>
      <w:tblPr>
        <w:tblW w:w="8430" w:type="dxa"/>
        <w:tblInd w:w="7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30"/>
      </w:tblGrid>
      <w:tr w:rsidR="001256BF" w:rsidRPr="00114F2B" w14:paraId="664C44DF" w14:textId="77777777" w:rsidTr="001256BF">
        <w:trPr>
          <w:trHeight w:val="283"/>
        </w:trPr>
        <w:tc>
          <w:tcPr>
            <w:tcW w:w="84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048DCD2" w14:textId="6100FFF8" w:rsidR="001256BF" w:rsidRPr="00114F2B" w:rsidRDefault="001256BF" w:rsidP="00437EF2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sz w:val="20"/>
              </w:rPr>
              <w:t>Beschr</w:t>
            </w:r>
            <w:r>
              <w:rPr>
                <w:rFonts w:ascii="Arial" w:hAnsi="Arial" w:cs="Arial"/>
                <w:sz w:val="20"/>
              </w:rPr>
              <w:t>ieb Funktion / Verantwortung / ausgeführte Tätigkeiten der vorgestellten Person</w:t>
            </w:r>
          </w:p>
        </w:tc>
      </w:tr>
      <w:tr w:rsidR="001256BF" w:rsidRPr="00114F2B" w14:paraId="503B6C7E" w14:textId="77777777" w:rsidTr="001256BF">
        <w:trPr>
          <w:trHeight w:val="850"/>
        </w:trPr>
        <w:tc>
          <w:tcPr>
            <w:tcW w:w="8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35EFEBF2" w14:textId="77777777" w:rsidR="001256BF" w:rsidRPr="00114F2B" w:rsidRDefault="001256BF" w:rsidP="00437EF2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10D6EABB" w14:textId="77777777" w:rsidR="00AE15EF" w:rsidRPr="00A80B0F" w:rsidRDefault="00AE15EF" w:rsidP="00AE15EF">
      <w:pPr>
        <w:pStyle w:val="Standard1"/>
        <w:ind w:left="0"/>
        <w:rPr>
          <w:sz w:val="20"/>
        </w:rPr>
      </w:pPr>
    </w:p>
    <w:p w14:paraId="1FF7B711" w14:textId="77777777" w:rsidR="00AE15EF" w:rsidRPr="00A80B0F" w:rsidRDefault="00C17D0F" w:rsidP="00C17D0F">
      <w:pPr>
        <w:pStyle w:val="Standard1"/>
        <w:rPr>
          <w:sz w:val="20"/>
        </w:rPr>
      </w:pPr>
      <w:r w:rsidRPr="00A80B0F">
        <w:rPr>
          <w:sz w:val="20"/>
        </w:rPr>
        <w:t xml:space="preserve">Warum ist dieses Referenzmandat ein besonders gutes Beispiel, um die aufgabenspezifische Kompetenz und die Leistungsfähigkeit der </w:t>
      </w:r>
      <w:r>
        <w:rPr>
          <w:sz w:val="20"/>
        </w:rPr>
        <w:t>vorgestellten Person</w:t>
      </w:r>
      <w:r w:rsidRPr="00A80B0F">
        <w:rPr>
          <w:sz w:val="20"/>
        </w:rPr>
        <w:t xml:space="preserve"> darzustellen? Kurze Begründung: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13"/>
      </w:tblGrid>
      <w:tr w:rsidR="00AE15EF" w:rsidRPr="00A80B0F" w14:paraId="391639A8" w14:textId="77777777" w:rsidTr="00C17D0F">
        <w:trPr>
          <w:trHeight w:val="850"/>
        </w:trPr>
        <w:tc>
          <w:tcPr>
            <w:tcW w:w="8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6C450" w14:textId="77777777" w:rsidR="00AE15EF" w:rsidRPr="00A80B0F" w:rsidRDefault="00947F50" w:rsidP="00AE15EF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24AEC0F8" w14:textId="77777777" w:rsidR="00AE15EF" w:rsidRDefault="00AE15EF" w:rsidP="00551E49">
      <w:pPr>
        <w:pStyle w:val="Standard1"/>
        <w:rPr>
          <w:sz w:val="18"/>
        </w:rPr>
      </w:pPr>
      <w:r>
        <w:rPr>
          <w:sz w:val="18"/>
        </w:rPr>
        <w:br w:type="page"/>
      </w:r>
    </w:p>
    <w:p w14:paraId="5F2DA2E3" w14:textId="36032A77" w:rsidR="00AE15EF" w:rsidRDefault="00AE15EF" w:rsidP="00AE15EF">
      <w:pPr>
        <w:pStyle w:val="berschrift4"/>
      </w:pPr>
      <w:r w:rsidRPr="00A22750">
        <w:lastRenderedPageBreak/>
        <w:t>Referenz</w:t>
      </w:r>
      <w:r>
        <w:t>projekt 2</w:t>
      </w:r>
      <w:r w:rsidR="008E6D2C">
        <w:t xml:space="preserve"> – Kenntnisse in den Bereichen Ver- und Entsorgung, GEP und Leitungskataster (Erarbeiten von Ver- und Entsorgungskonzepten, Generellen Entwässerungsplänen und der Nachführung von Plänen und Daten)</w:t>
      </w:r>
    </w:p>
    <w:tbl>
      <w:tblPr>
        <w:tblW w:w="8412" w:type="dxa"/>
        <w:tblInd w:w="714" w:type="dxa"/>
        <w:tblBorders>
          <w:bottom w:val="single" w:sz="2" w:space="0" w:color="auto"/>
          <w:insideH w:val="single" w:sz="2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2331"/>
        <w:gridCol w:w="2332"/>
      </w:tblGrid>
      <w:tr w:rsidR="00AE15EF" w:rsidRPr="00A80B0F" w14:paraId="76AB9DD8" w14:textId="77777777" w:rsidTr="008E6D2C">
        <w:tc>
          <w:tcPr>
            <w:tcW w:w="3749" w:type="dxa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74CED287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4663" w:type="dxa"/>
            <w:gridSpan w:val="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3D6F6CBF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5EEF1636" w14:textId="77777777" w:rsidTr="008E6D2C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D36C18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Ort der Leistungserbringung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9E69BAD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30F05975" w14:textId="77777777" w:rsidTr="008E6D2C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33F1B5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Art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4CC694D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14CC6784" w14:textId="77777777" w:rsidTr="008E6D2C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A4B6F9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D0C1D4A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5B4F02F1" w14:textId="77777777" w:rsidTr="008E6D2C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ABFF4F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Auftraggeber 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6E30B2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13311F0E" w14:textId="77777777" w:rsidTr="008E6D2C">
        <w:trPr>
          <w:trHeight w:val="56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30BA89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Kurzbeschrieb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70CB39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40AA9C49" w14:textId="77777777" w:rsidTr="008E6D2C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291CE1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Zeitraum des Auftrags 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45B6AE" w14:textId="77777777" w:rsidR="00AE15EF" w:rsidRPr="00A80B0F" w:rsidRDefault="00AE15EF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>Von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 xml:space="preserve"> </w: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332" w:type="dxa"/>
            <w:tcBorders>
              <w:top w:val="single" w:sz="2" w:space="0" w:color="auto"/>
              <w:bottom w:val="single" w:sz="2" w:space="0" w:color="auto"/>
            </w:tcBorders>
          </w:tcPr>
          <w:p w14:paraId="6C7E3455" w14:textId="77777777" w:rsidR="00AE15EF" w:rsidRPr="00A80B0F" w:rsidRDefault="00AE15EF" w:rsidP="001C0758">
            <w:pPr>
              <w:pStyle w:val="Absatz09ptCourier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 xml:space="preserve">Bis </w: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42DC2613" w14:textId="77777777" w:rsidTr="008E6D2C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3A7CA6" w14:textId="77777777" w:rsidR="00AE15EF" w:rsidRPr="00A80B0F" w:rsidRDefault="00B0199B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Investitionskosten des (Tei</w:t>
            </w:r>
            <w:r>
              <w:rPr>
                <w:sz w:val="20"/>
                <w:szCs w:val="20"/>
              </w:rPr>
              <w:t>l-)Mandats, an dem die vorgestellte P</w:t>
            </w:r>
            <w:r w:rsidRPr="00A80B0F">
              <w:rPr>
                <w:sz w:val="20"/>
                <w:szCs w:val="20"/>
              </w:rPr>
              <w:t>erson massgeblich beteiligt war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CCEE3C" w14:textId="77777777" w:rsidR="00AE15EF" w:rsidRPr="00A80B0F" w:rsidRDefault="00AE15EF" w:rsidP="001C0758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1515ACBA" w14:textId="77777777" w:rsidTr="008E6D2C">
        <w:tc>
          <w:tcPr>
            <w:tcW w:w="374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2AD7C2D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Ca. Auftragssumme der Firma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4817296" w14:textId="77777777" w:rsidR="00AE15EF" w:rsidRPr="00A80B0F" w:rsidRDefault="00AE15EF" w:rsidP="001C0758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="00947F50" w:rsidRPr="00A80B0F">
              <w:rPr>
                <w:color w:val="3333FF"/>
                <w:sz w:val="20"/>
                <w:szCs w:val="20"/>
              </w:rPr>
            </w:r>
            <w:r w:rsidR="00947F50"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="00947F50"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7B9012F0" w14:textId="77777777" w:rsidR="00AE15EF" w:rsidRPr="00A80B0F" w:rsidRDefault="00AE15EF" w:rsidP="00AE15EF">
      <w:pPr>
        <w:rPr>
          <w:sz w:val="20"/>
        </w:rPr>
      </w:pPr>
    </w:p>
    <w:p w14:paraId="61338A4E" w14:textId="77777777" w:rsidR="00AE15EF" w:rsidRPr="00A80B0F" w:rsidRDefault="00AE15EF" w:rsidP="00AE15EF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4" w:type="dxa"/>
        <w:tblBorders>
          <w:top w:val="single" w:sz="2" w:space="0" w:color="auto"/>
          <w:insideH w:val="single" w:sz="2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4663"/>
      </w:tblGrid>
      <w:tr w:rsidR="00AE15EF" w:rsidRPr="00A80B0F" w14:paraId="33B6FE77" w14:textId="77777777" w:rsidTr="00AE15EF">
        <w:tc>
          <w:tcPr>
            <w:tcW w:w="3749" w:type="dxa"/>
          </w:tcPr>
          <w:p w14:paraId="114DBBC3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4663" w:type="dxa"/>
          </w:tcPr>
          <w:p w14:paraId="6E28F11E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21A82D19" w14:textId="77777777" w:rsidTr="009709DB">
        <w:tc>
          <w:tcPr>
            <w:tcW w:w="3749" w:type="dxa"/>
            <w:tcBorders>
              <w:bottom w:val="single" w:sz="2" w:space="0" w:color="auto"/>
            </w:tcBorders>
          </w:tcPr>
          <w:p w14:paraId="0E4CEABC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4663" w:type="dxa"/>
            <w:tcBorders>
              <w:bottom w:val="single" w:sz="2" w:space="0" w:color="auto"/>
            </w:tcBorders>
          </w:tcPr>
          <w:p w14:paraId="37D5D70F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AE15EF" w:rsidRPr="00A80B0F" w14:paraId="3BAFFD95" w14:textId="77777777" w:rsidTr="009709DB">
        <w:tc>
          <w:tcPr>
            <w:tcW w:w="3749" w:type="dxa"/>
            <w:tcBorders>
              <w:bottom w:val="single" w:sz="4" w:space="0" w:color="auto"/>
            </w:tcBorders>
          </w:tcPr>
          <w:p w14:paraId="4BD6D8F8" w14:textId="77777777" w:rsidR="00AE15EF" w:rsidRPr="00A80B0F" w:rsidRDefault="00AE15EF" w:rsidP="001C0758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Tel.-Nr. </w:t>
            </w: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14:paraId="0C4E877A" w14:textId="77777777" w:rsidR="00AE15EF" w:rsidRPr="00A80B0F" w:rsidRDefault="00947F50" w:rsidP="001C0758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69A001B0" w14:textId="77777777" w:rsidR="00AE15EF" w:rsidRPr="00A80B0F" w:rsidRDefault="00AE15EF" w:rsidP="00AE15EF">
      <w:pPr>
        <w:jc w:val="left"/>
        <w:rPr>
          <w:sz w:val="20"/>
        </w:rPr>
      </w:pPr>
    </w:p>
    <w:tbl>
      <w:tblPr>
        <w:tblW w:w="8430" w:type="dxa"/>
        <w:tblInd w:w="7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30"/>
      </w:tblGrid>
      <w:tr w:rsidR="001256BF" w:rsidRPr="00114F2B" w14:paraId="262DAA61" w14:textId="77777777" w:rsidTr="001256BF">
        <w:trPr>
          <w:trHeight w:val="283"/>
        </w:trPr>
        <w:tc>
          <w:tcPr>
            <w:tcW w:w="84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76B306E" w14:textId="77777777" w:rsidR="001256BF" w:rsidRPr="00114F2B" w:rsidRDefault="001256BF" w:rsidP="001256BF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sz w:val="20"/>
              </w:rPr>
              <w:t>Beschr</w:t>
            </w:r>
            <w:r>
              <w:rPr>
                <w:rFonts w:ascii="Arial" w:hAnsi="Arial" w:cs="Arial"/>
                <w:sz w:val="20"/>
              </w:rPr>
              <w:t>ieb Funktion / Verantwortung / ausgeführte Tätigkeiten der vorgestellten Person</w:t>
            </w:r>
          </w:p>
        </w:tc>
      </w:tr>
      <w:tr w:rsidR="001256BF" w:rsidRPr="00114F2B" w14:paraId="0714CFDA" w14:textId="77777777" w:rsidTr="001256BF">
        <w:trPr>
          <w:trHeight w:val="850"/>
        </w:trPr>
        <w:tc>
          <w:tcPr>
            <w:tcW w:w="8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40EE0A7A" w14:textId="77777777" w:rsidR="001256BF" w:rsidRPr="00114F2B" w:rsidRDefault="001256BF" w:rsidP="001256BF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3B0254F4" w14:textId="77777777" w:rsidR="00AE15EF" w:rsidRPr="00A80B0F" w:rsidRDefault="00AE15EF" w:rsidP="00AE15EF">
      <w:pPr>
        <w:pStyle w:val="Standard1"/>
        <w:ind w:left="0"/>
        <w:rPr>
          <w:sz w:val="20"/>
        </w:rPr>
      </w:pPr>
    </w:p>
    <w:p w14:paraId="6381EF4D" w14:textId="77777777" w:rsidR="00B0199B" w:rsidRPr="00A80B0F" w:rsidRDefault="00B0199B" w:rsidP="00B0199B">
      <w:pPr>
        <w:pStyle w:val="Standard1"/>
        <w:rPr>
          <w:sz w:val="20"/>
        </w:rPr>
      </w:pPr>
      <w:r w:rsidRPr="00A80B0F">
        <w:rPr>
          <w:sz w:val="20"/>
        </w:rPr>
        <w:t xml:space="preserve">Warum ist dieses Referenzmandat ein besonders gutes Beispiel, um die aufgabenspezifische Kompetenz und die Leistungsfähigkeit der </w:t>
      </w:r>
      <w:r>
        <w:rPr>
          <w:sz w:val="20"/>
        </w:rPr>
        <w:t>vorgestellten Person</w:t>
      </w:r>
      <w:r w:rsidRPr="00A80B0F">
        <w:rPr>
          <w:sz w:val="20"/>
        </w:rPr>
        <w:t xml:space="preserve"> darzustellen? Kurze Begründung:</w:t>
      </w:r>
    </w:p>
    <w:p w14:paraId="0AC654F0" w14:textId="77777777" w:rsidR="00AE15EF" w:rsidRPr="00A80B0F" w:rsidRDefault="00AE15EF" w:rsidP="00B0199B">
      <w:pPr>
        <w:pStyle w:val="Standard1"/>
        <w:ind w:left="0"/>
        <w:rPr>
          <w:sz w:val="20"/>
        </w:rPr>
      </w:pP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13"/>
      </w:tblGrid>
      <w:tr w:rsidR="00AE15EF" w:rsidRPr="00A80B0F" w14:paraId="41AF6E3C" w14:textId="77777777" w:rsidTr="00B0199B">
        <w:trPr>
          <w:trHeight w:val="850"/>
        </w:trPr>
        <w:tc>
          <w:tcPr>
            <w:tcW w:w="8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5273E" w14:textId="77777777" w:rsidR="00AE15EF" w:rsidRPr="00A80B0F" w:rsidRDefault="00947F50" w:rsidP="00AE15EF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="00AE15EF"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0224BF41" w14:textId="77777777" w:rsidR="001E425F" w:rsidRDefault="00AE15EF" w:rsidP="00976793">
      <w:pPr>
        <w:ind w:left="709"/>
        <w:jc w:val="left"/>
      </w:pPr>
      <w:r>
        <w:br w:type="page"/>
      </w:r>
    </w:p>
    <w:p w14:paraId="56C9D0B7" w14:textId="77777777" w:rsidR="00D7246F" w:rsidRDefault="000F7459" w:rsidP="00E33042">
      <w:pPr>
        <w:pStyle w:val="berschrift3"/>
      </w:pPr>
      <w:r>
        <w:lastRenderedPageBreak/>
        <w:t xml:space="preserve">Z1.2 </w:t>
      </w:r>
      <w:r w:rsidR="00D7246F">
        <w:t>Erfahrungsnachweise des Projektleiter Stv.</w:t>
      </w:r>
    </w:p>
    <w:p w14:paraId="1758EDDA" w14:textId="77777777" w:rsidR="001E425F" w:rsidRDefault="001E425F" w:rsidP="00E33042">
      <w:pPr>
        <w:pStyle w:val="berschrift4"/>
      </w:pPr>
      <w:r>
        <w:t xml:space="preserve">Lebenslauf </w:t>
      </w:r>
      <w:r w:rsidR="00B03D81">
        <w:t>Projektleiter Stv.</w:t>
      </w:r>
    </w:p>
    <w:tbl>
      <w:tblPr>
        <w:tblStyle w:val="Tabellenraster"/>
        <w:tblW w:w="836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426"/>
        <w:gridCol w:w="2692"/>
        <w:gridCol w:w="1560"/>
        <w:gridCol w:w="1559"/>
      </w:tblGrid>
      <w:tr w:rsidR="002C298E" w:rsidRPr="00476B6C" w14:paraId="79FAD74D" w14:textId="77777777" w:rsidTr="008876D5">
        <w:trPr>
          <w:trHeight w:val="187"/>
        </w:trPr>
        <w:tc>
          <w:tcPr>
            <w:tcW w:w="6804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49A987DB" w14:textId="77777777" w:rsidR="002C298E" w:rsidRPr="00476B6C" w:rsidRDefault="002C298E" w:rsidP="008876D5">
            <w:pPr>
              <w:pStyle w:val="KeinLeerraum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59" w:type="dxa"/>
            <w:vMerge w:val="restart"/>
            <w:tcBorders>
              <w:left w:val="nil"/>
            </w:tcBorders>
            <w:vAlign w:val="center"/>
          </w:tcPr>
          <w:p w14:paraId="07CDB73A" w14:textId="77777777" w:rsidR="002C298E" w:rsidRDefault="002C298E" w:rsidP="008876D5">
            <w:pPr>
              <w:pStyle w:val="KeinLeerraum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Bild</w:t>
            </w:r>
          </w:p>
        </w:tc>
      </w:tr>
      <w:tr w:rsidR="002C298E" w:rsidRPr="00476B6C" w14:paraId="1C528308" w14:textId="77777777" w:rsidTr="008876D5">
        <w:trPr>
          <w:trHeight w:val="187"/>
        </w:trPr>
        <w:tc>
          <w:tcPr>
            <w:tcW w:w="6804" w:type="dxa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7229DC2" w14:textId="77777777" w:rsidR="002C298E" w:rsidRPr="00476B6C" w:rsidRDefault="002C298E" w:rsidP="008876D5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Persönliche Daten</w:t>
            </w:r>
          </w:p>
        </w:tc>
        <w:tc>
          <w:tcPr>
            <w:tcW w:w="1559" w:type="dxa"/>
            <w:vMerge/>
            <w:tcBorders>
              <w:left w:val="nil"/>
            </w:tcBorders>
            <w:vAlign w:val="center"/>
          </w:tcPr>
          <w:p w14:paraId="760AEDD2" w14:textId="77777777" w:rsidR="002C298E" w:rsidRPr="002C298E" w:rsidRDefault="002C298E" w:rsidP="008876D5">
            <w:pPr>
              <w:pStyle w:val="KeinLeerraum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C298E" w:rsidRPr="00476B6C" w14:paraId="3E5D0AC1" w14:textId="77777777" w:rsidTr="008876D5">
        <w:trPr>
          <w:trHeight w:val="187"/>
        </w:trPr>
        <w:tc>
          <w:tcPr>
            <w:tcW w:w="2552" w:type="dxa"/>
            <w:gridSpan w:val="2"/>
            <w:vAlign w:val="center"/>
          </w:tcPr>
          <w:p w14:paraId="2479998F" w14:textId="77777777" w:rsidR="002C298E" w:rsidRPr="00476B6C" w:rsidRDefault="002C298E" w:rsidP="008876D5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Name, Vorname: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04B9A5" w14:textId="77777777" w:rsidR="002C298E" w:rsidRPr="00476B6C" w:rsidRDefault="00947F50" w:rsidP="008876D5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C298E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="002C298E"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1852DFB6" w14:textId="77777777" w:rsidR="002C298E" w:rsidRPr="00476B6C" w:rsidRDefault="002C298E" w:rsidP="008876D5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</w:p>
        </w:tc>
      </w:tr>
      <w:tr w:rsidR="002C298E" w:rsidRPr="00476B6C" w14:paraId="779EAF87" w14:textId="77777777" w:rsidTr="008876D5">
        <w:trPr>
          <w:trHeight w:val="187"/>
        </w:trPr>
        <w:tc>
          <w:tcPr>
            <w:tcW w:w="2552" w:type="dxa"/>
            <w:gridSpan w:val="2"/>
            <w:vAlign w:val="center"/>
          </w:tcPr>
          <w:p w14:paraId="12726C73" w14:textId="77777777" w:rsidR="002C298E" w:rsidRPr="00476B6C" w:rsidRDefault="002C298E" w:rsidP="008876D5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Jahrgang: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B7458D" w14:textId="77777777" w:rsidR="002C298E" w:rsidRPr="00476B6C" w:rsidRDefault="00947F50" w:rsidP="008876D5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C298E"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73F420E4" w14:textId="77777777" w:rsidR="002C298E" w:rsidRPr="00476B6C" w:rsidRDefault="002C298E" w:rsidP="008876D5">
            <w:pPr>
              <w:jc w:val="left"/>
              <w:rPr>
                <w:color w:val="0000FF"/>
                <w:sz w:val="20"/>
              </w:rPr>
            </w:pPr>
          </w:p>
        </w:tc>
      </w:tr>
      <w:tr w:rsidR="002C298E" w:rsidRPr="00476B6C" w14:paraId="3F59F1B3" w14:textId="77777777" w:rsidTr="008876D5">
        <w:trPr>
          <w:trHeight w:val="187"/>
        </w:trPr>
        <w:tc>
          <w:tcPr>
            <w:tcW w:w="2552" w:type="dxa"/>
            <w:gridSpan w:val="2"/>
            <w:vAlign w:val="center"/>
          </w:tcPr>
          <w:p w14:paraId="1DC0D30B" w14:textId="77777777" w:rsidR="002C298E" w:rsidRPr="00476B6C" w:rsidRDefault="002C298E" w:rsidP="008876D5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Nationalität: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6D105C" w14:textId="77777777" w:rsidR="002C298E" w:rsidRPr="00476B6C" w:rsidRDefault="00947F50" w:rsidP="008876D5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C298E"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38195836" w14:textId="77777777" w:rsidR="002C298E" w:rsidRPr="00476B6C" w:rsidRDefault="002C298E" w:rsidP="008876D5">
            <w:pPr>
              <w:jc w:val="left"/>
              <w:rPr>
                <w:color w:val="0000FF"/>
                <w:sz w:val="20"/>
              </w:rPr>
            </w:pPr>
          </w:p>
        </w:tc>
      </w:tr>
      <w:tr w:rsidR="002C298E" w:rsidRPr="00476B6C" w14:paraId="3FE964AE" w14:textId="77777777" w:rsidTr="008876D5">
        <w:trPr>
          <w:trHeight w:val="187"/>
        </w:trPr>
        <w:tc>
          <w:tcPr>
            <w:tcW w:w="2552" w:type="dxa"/>
            <w:gridSpan w:val="2"/>
            <w:tcBorders>
              <w:bottom w:val="single" w:sz="4" w:space="0" w:color="auto"/>
            </w:tcBorders>
            <w:vAlign w:val="center"/>
          </w:tcPr>
          <w:p w14:paraId="789A30F2" w14:textId="77777777" w:rsidR="002C298E" w:rsidRPr="00476B6C" w:rsidRDefault="002C298E" w:rsidP="008876D5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Zivilstand: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54BAB6" w14:textId="77777777" w:rsidR="002C298E" w:rsidRPr="00476B6C" w:rsidRDefault="00947F50" w:rsidP="008876D5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C298E"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="002C298E"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238BA944" w14:textId="77777777" w:rsidR="002C298E" w:rsidRPr="00476B6C" w:rsidRDefault="002C298E" w:rsidP="008876D5">
            <w:pPr>
              <w:jc w:val="left"/>
              <w:rPr>
                <w:color w:val="0000FF"/>
                <w:sz w:val="20"/>
              </w:rPr>
            </w:pPr>
          </w:p>
        </w:tc>
      </w:tr>
      <w:tr w:rsidR="002C298E" w:rsidRPr="00476B6C" w14:paraId="378F4FAD" w14:textId="77777777" w:rsidTr="008876D5">
        <w:trPr>
          <w:trHeight w:val="187"/>
        </w:trPr>
        <w:tc>
          <w:tcPr>
            <w:tcW w:w="2552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7C82BEB" w14:textId="77777777" w:rsidR="002C298E" w:rsidRPr="00476B6C" w:rsidRDefault="002C298E" w:rsidP="008876D5">
            <w:pPr>
              <w:pStyle w:val="KeinLeerraum"/>
              <w:rPr>
                <w:rFonts w:ascii="Arial" w:hAnsi="Arial" w:cs="Arial"/>
                <w:sz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49C5DD" w14:textId="77777777" w:rsidR="002C298E" w:rsidRPr="00476B6C" w:rsidRDefault="002C298E" w:rsidP="008876D5">
            <w:pPr>
              <w:jc w:val="left"/>
              <w:rPr>
                <w:color w:val="0000FF"/>
                <w:sz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</w:tcBorders>
          </w:tcPr>
          <w:p w14:paraId="0A3893EB" w14:textId="77777777" w:rsidR="002C298E" w:rsidRPr="00476B6C" w:rsidRDefault="002C298E" w:rsidP="008876D5">
            <w:pPr>
              <w:jc w:val="left"/>
              <w:rPr>
                <w:color w:val="0000FF"/>
                <w:sz w:val="20"/>
              </w:rPr>
            </w:pPr>
          </w:p>
        </w:tc>
      </w:tr>
      <w:tr w:rsidR="0036196A" w:rsidRPr="00A90FB1" w14:paraId="14B6066D" w14:textId="77777777" w:rsidTr="0036196A">
        <w:trPr>
          <w:trHeight w:val="187"/>
        </w:trPr>
        <w:tc>
          <w:tcPr>
            <w:tcW w:w="8363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0FF06742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 xml:space="preserve">Ausbildung </w:t>
            </w:r>
          </w:p>
        </w:tc>
      </w:tr>
      <w:tr w:rsidR="0036196A" w:rsidRPr="00A90FB1" w14:paraId="0BB591F6" w14:textId="77777777" w:rsidTr="0036196A">
        <w:trPr>
          <w:trHeight w:val="187"/>
        </w:trPr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262146F6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</w:t>
            </w:r>
            <w:r w:rsidRPr="00476B6C">
              <w:rPr>
                <w:rFonts w:ascii="Arial" w:hAnsi="Arial" w:cs="Arial"/>
                <w:sz w:val="20"/>
              </w:rPr>
              <w:t xml:space="preserve"> bis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14:paraId="65AC0A28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Institution, Ort: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center"/>
          </w:tcPr>
          <w:p w14:paraId="140E829E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Abschluss als:</w:t>
            </w:r>
          </w:p>
        </w:tc>
      </w:tr>
      <w:tr w:rsidR="0036196A" w:rsidRPr="00A90FB1" w14:paraId="7823C2A9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4FAD4470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36196A" w:rsidRPr="00476B6C">
              <w:rPr>
                <w:rFonts w:ascii="Arial" w:hAnsi="Arial" w:cs="Arial"/>
                <w:sz w:val="20"/>
              </w:rPr>
              <w:t>bis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gridSpan w:val="2"/>
            <w:vAlign w:val="center"/>
          </w:tcPr>
          <w:p w14:paraId="45274DC3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gridSpan w:val="2"/>
            <w:vAlign w:val="center"/>
          </w:tcPr>
          <w:p w14:paraId="0FDEF9D9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36196A" w:rsidRPr="00A90FB1" w14:paraId="18E5C340" w14:textId="77777777" w:rsidTr="0036196A">
        <w:trPr>
          <w:trHeight w:val="18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EEFBC84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36196A" w:rsidRPr="00476B6C">
              <w:rPr>
                <w:rFonts w:ascii="Arial" w:hAnsi="Arial" w:cs="Arial"/>
                <w:sz w:val="20"/>
              </w:rPr>
              <w:t>bis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1E1FD5D1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465A7FCD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418037AE" w14:textId="77777777" w:rsidR="001E425F" w:rsidRPr="00A90FB1" w:rsidRDefault="001E425F" w:rsidP="001E425F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118"/>
        <w:gridCol w:w="3119"/>
      </w:tblGrid>
      <w:tr w:rsidR="0036196A" w:rsidRPr="00476B6C" w14:paraId="5EB28BE0" w14:textId="77777777" w:rsidTr="0036196A">
        <w:trPr>
          <w:trHeight w:val="187"/>
        </w:trPr>
        <w:tc>
          <w:tcPr>
            <w:tcW w:w="8363" w:type="dxa"/>
            <w:gridSpan w:val="3"/>
            <w:vAlign w:val="center"/>
          </w:tcPr>
          <w:p w14:paraId="6EE4E859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 xml:space="preserve">Weiterbildung </w:t>
            </w:r>
          </w:p>
        </w:tc>
      </w:tr>
      <w:tr w:rsidR="0036196A" w:rsidRPr="00476B6C" w14:paraId="4FB81813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02ACFFCC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</w:t>
            </w:r>
            <w:r w:rsidRPr="00476B6C">
              <w:rPr>
                <w:rFonts w:ascii="Arial" w:hAnsi="Arial" w:cs="Arial"/>
                <w:sz w:val="20"/>
              </w:rPr>
              <w:t xml:space="preserve"> bi</w:t>
            </w:r>
            <w:r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118" w:type="dxa"/>
            <w:vAlign w:val="center"/>
          </w:tcPr>
          <w:p w14:paraId="41DDEC68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Institution, Ort:</w:t>
            </w:r>
          </w:p>
        </w:tc>
        <w:tc>
          <w:tcPr>
            <w:tcW w:w="3119" w:type="dxa"/>
            <w:vAlign w:val="center"/>
          </w:tcPr>
          <w:p w14:paraId="79C32D91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Abschluss als:</w:t>
            </w:r>
          </w:p>
        </w:tc>
      </w:tr>
      <w:tr w:rsidR="0036196A" w:rsidRPr="00476B6C" w14:paraId="40B77D42" w14:textId="77777777" w:rsidTr="0036196A">
        <w:trPr>
          <w:trHeight w:val="187"/>
        </w:trPr>
        <w:tc>
          <w:tcPr>
            <w:tcW w:w="2126" w:type="dxa"/>
            <w:vAlign w:val="center"/>
          </w:tcPr>
          <w:p w14:paraId="6480693E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36196A" w:rsidRPr="00476B6C">
              <w:rPr>
                <w:rFonts w:ascii="Arial" w:hAnsi="Arial" w:cs="Arial"/>
                <w:sz w:val="20"/>
              </w:rPr>
              <w:t>bis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2D524F49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49B85C3D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36196A" w:rsidRPr="00476B6C" w14:paraId="29300E88" w14:textId="77777777" w:rsidTr="0036196A">
        <w:trPr>
          <w:trHeight w:val="18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A4D126F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36196A" w:rsidRPr="00476B6C">
              <w:rPr>
                <w:rFonts w:ascii="Arial" w:hAnsi="Arial" w:cs="Arial"/>
                <w:sz w:val="20"/>
              </w:rPr>
              <w:t>bis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59C914C6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122ED1B7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36196A" w:rsidRPr="00476B6C" w14:paraId="32172078" w14:textId="77777777" w:rsidTr="0036196A">
        <w:trPr>
          <w:trHeight w:val="18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A41F6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36196A" w:rsidRPr="00476B6C">
              <w:rPr>
                <w:rFonts w:ascii="Arial" w:hAnsi="Arial" w:cs="Arial"/>
                <w:sz w:val="20"/>
              </w:rPr>
              <w:t>bis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36196A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36196A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49F1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E78A5" w14:textId="77777777" w:rsidR="0036196A" w:rsidRPr="00476B6C" w:rsidRDefault="00947F50" w:rsidP="0036196A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36196A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3C455CDB" w14:textId="77777777" w:rsidR="001E425F" w:rsidRPr="00A90FB1" w:rsidRDefault="001E425F" w:rsidP="001E425F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Look w:val="04A0" w:firstRow="1" w:lastRow="0" w:firstColumn="1" w:lastColumn="0" w:noHBand="0" w:noVBand="1"/>
      </w:tblPr>
      <w:tblGrid>
        <w:gridCol w:w="2126"/>
        <w:gridCol w:w="4253"/>
        <w:gridCol w:w="1984"/>
      </w:tblGrid>
      <w:tr w:rsidR="0036196A" w:rsidRPr="00476B6C" w14:paraId="6EAA07E3" w14:textId="77777777" w:rsidTr="0036196A">
        <w:tc>
          <w:tcPr>
            <w:tcW w:w="8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81F6A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b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Beruflicher Werdegang</w:t>
            </w:r>
          </w:p>
        </w:tc>
      </w:tr>
      <w:tr w:rsidR="0036196A" w:rsidRPr="00476B6C" w14:paraId="421A7D6C" w14:textId="77777777" w:rsidTr="0036196A">
        <w:tc>
          <w:tcPr>
            <w:tcW w:w="2126" w:type="dxa"/>
            <w:tcBorders>
              <w:top w:val="single" w:sz="4" w:space="0" w:color="auto"/>
              <w:left w:val="nil"/>
            </w:tcBorders>
            <w:vAlign w:val="center"/>
          </w:tcPr>
          <w:p w14:paraId="0BFD7C44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 bis</w:t>
            </w:r>
          </w:p>
        </w:tc>
        <w:tc>
          <w:tcPr>
            <w:tcW w:w="4253" w:type="dxa"/>
            <w:tcBorders>
              <w:top w:val="single" w:sz="4" w:space="0" w:color="auto"/>
              <w:right w:val="nil"/>
            </w:tcBorders>
            <w:vAlign w:val="center"/>
          </w:tcPr>
          <w:p w14:paraId="1694E64B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Firma, Ort</w:t>
            </w:r>
            <w:r w:rsidR="00114F2B">
              <w:rPr>
                <w:rFonts w:ascii="Arial" w:hAnsi="Arial" w:cs="Arial"/>
                <w:sz w:val="20"/>
              </w:rPr>
              <w:t xml:space="preserve"> und Tätigkeits</w:t>
            </w:r>
            <w:r>
              <w:rPr>
                <w:rFonts w:ascii="Arial" w:hAnsi="Arial" w:cs="Arial"/>
                <w:sz w:val="20"/>
              </w:rPr>
              <w:t>bereich</w:t>
            </w:r>
            <w:r w:rsidRPr="00476B6C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right w:val="nil"/>
            </w:tcBorders>
            <w:vAlign w:val="center"/>
          </w:tcPr>
          <w:p w14:paraId="69537774" w14:textId="77777777" w:rsidR="0036196A" w:rsidRPr="00476B6C" w:rsidRDefault="0036196A" w:rsidP="0036196A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Funktion</w:t>
            </w:r>
            <w:r w:rsidRPr="00EF50B6">
              <w:rPr>
                <w:rFonts w:ascii="Arial" w:hAnsi="Arial" w:cs="Arial"/>
                <w:sz w:val="16"/>
                <w:szCs w:val="16"/>
              </w:rPr>
              <w:t xml:space="preserve"> (Auswahl über Dropdown)</w:t>
            </w:r>
          </w:p>
        </w:tc>
      </w:tr>
      <w:tr w:rsidR="00114F2B" w:rsidRPr="00476B6C" w14:paraId="6B36A912" w14:textId="77777777" w:rsidTr="0036196A">
        <w:tc>
          <w:tcPr>
            <w:tcW w:w="2126" w:type="dxa"/>
            <w:tcBorders>
              <w:left w:val="nil"/>
            </w:tcBorders>
            <w:vAlign w:val="center"/>
          </w:tcPr>
          <w:p w14:paraId="0D4A81BD" w14:textId="77777777" w:rsidR="00114F2B" w:rsidRPr="00476B6C" w:rsidRDefault="00947F50" w:rsidP="00114F2B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14F2B">
              <w:rPr>
                <w:color w:val="0000FF"/>
                <w:sz w:val="20"/>
              </w:rPr>
              <w:t xml:space="preserve"> </w:t>
            </w:r>
            <w:r w:rsidR="00114F2B" w:rsidRPr="00476B6C">
              <w:rPr>
                <w:sz w:val="20"/>
              </w:rPr>
              <w:t>bis</w:t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7E5FD98B" w14:textId="77777777" w:rsidR="00114F2B" w:rsidRDefault="00947F50" w:rsidP="00114F2B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114F2B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FF"/>
                <w:sz w:val="20"/>
              </w:rPr>
            </w:r>
            <w:r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  <w:p w14:paraId="3E2997F1" w14:textId="77777777" w:rsidR="00114F2B" w:rsidRPr="00476B6C" w:rsidRDefault="00947F50" w:rsidP="00114F2B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114F2B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FF"/>
                <w:sz w:val="20"/>
              </w:rPr>
            </w:r>
            <w:r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549909721"/>
            <w:placeholder>
              <w:docPart w:val="CDB3EF3111924D9B9B404FC4C647E553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5CB6C87F" w14:textId="77777777" w:rsidR="00114F2B" w:rsidRPr="00476B6C" w:rsidRDefault="00114F2B" w:rsidP="00114F2B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14F2B" w:rsidRPr="00476B6C" w14:paraId="4F2C0FD3" w14:textId="77777777" w:rsidTr="0036196A">
        <w:tc>
          <w:tcPr>
            <w:tcW w:w="2126" w:type="dxa"/>
            <w:tcBorders>
              <w:left w:val="nil"/>
            </w:tcBorders>
            <w:vAlign w:val="center"/>
          </w:tcPr>
          <w:p w14:paraId="2B00F7D3" w14:textId="77777777" w:rsidR="00114F2B" w:rsidRPr="00476B6C" w:rsidRDefault="00947F50" w:rsidP="00114F2B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 w:rsidR="00114F2B" w:rsidRPr="00476B6C">
              <w:rPr>
                <w:sz w:val="20"/>
              </w:rPr>
              <w:t>bis</w:t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5F301CDD" w14:textId="77777777" w:rsidR="00114F2B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53D02180" w14:textId="77777777" w:rsidR="00114F2B" w:rsidRPr="004D1C28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704093302"/>
            <w:placeholder>
              <w:docPart w:val="BE12A5CFA2A245119B1A11BA9EBFAC27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72A215D2" w14:textId="77777777" w:rsidR="00114F2B" w:rsidRPr="00476B6C" w:rsidRDefault="00114F2B" w:rsidP="00114F2B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14F2B" w:rsidRPr="00476B6C" w14:paraId="6F48EE67" w14:textId="77777777" w:rsidTr="0036196A">
        <w:tc>
          <w:tcPr>
            <w:tcW w:w="2126" w:type="dxa"/>
            <w:tcBorders>
              <w:left w:val="nil"/>
            </w:tcBorders>
            <w:vAlign w:val="center"/>
          </w:tcPr>
          <w:p w14:paraId="6867F947" w14:textId="77777777" w:rsidR="00114F2B" w:rsidRPr="00476B6C" w:rsidRDefault="00947F50" w:rsidP="00114F2B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 w:rsidR="00114F2B" w:rsidRPr="00476B6C">
              <w:rPr>
                <w:sz w:val="20"/>
              </w:rPr>
              <w:t>bis</w:t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77D2FAA5" w14:textId="77777777" w:rsidR="00114F2B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73E694AF" w14:textId="77777777" w:rsidR="00114F2B" w:rsidRPr="004D1C28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207996833"/>
            <w:placeholder>
              <w:docPart w:val="BB25E6564E8C4AD8A201944297C39AFB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6FE2EA71" w14:textId="77777777" w:rsidR="00114F2B" w:rsidRPr="00476B6C" w:rsidRDefault="00114F2B" w:rsidP="00114F2B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14F2B" w:rsidRPr="00476B6C" w14:paraId="3AFC434F" w14:textId="77777777" w:rsidTr="0036196A">
        <w:tc>
          <w:tcPr>
            <w:tcW w:w="2126" w:type="dxa"/>
            <w:tcBorders>
              <w:left w:val="nil"/>
            </w:tcBorders>
            <w:vAlign w:val="center"/>
          </w:tcPr>
          <w:p w14:paraId="5BEEE146" w14:textId="77777777" w:rsidR="00114F2B" w:rsidRPr="00476B6C" w:rsidRDefault="00947F50" w:rsidP="00114F2B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 w:rsidR="00114F2B" w:rsidRPr="00476B6C">
              <w:rPr>
                <w:sz w:val="20"/>
              </w:rPr>
              <w:t>bis</w:t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76451E02" w14:textId="77777777" w:rsidR="00114F2B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549D1BED" w14:textId="77777777" w:rsidR="00114F2B" w:rsidRPr="004D1C28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794213372"/>
            <w:placeholder>
              <w:docPart w:val="20B6A134AB574A159C96079924E1FE8A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2A452DD6" w14:textId="77777777" w:rsidR="00114F2B" w:rsidRPr="00476B6C" w:rsidRDefault="00114F2B" w:rsidP="00114F2B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14F2B" w:rsidRPr="00476B6C" w14:paraId="5EC06D89" w14:textId="77777777" w:rsidTr="0036196A">
        <w:tc>
          <w:tcPr>
            <w:tcW w:w="2126" w:type="dxa"/>
            <w:tcBorders>
              <w:left w:val="nil"/>
            </w:tcBorders>
            <w:vAlign w:val="center"/>
          </w:tcPr>
          <w:p w14:paraId="7AAEFBFF" w14:textId="77777777" w:rsidR="00114F2B" w:rsidRPr="00476B6C" w:rsidRDefault="00947F50" w:rsidP="00114F2B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 w:rsidR="00114F2B" w:rsidRPr="00476B6C">
              <w:rPr>
                <w:sz w:val="20"/>
              </w:rPr>
              <w:t>bis</w:t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26065EB9" w14:textId="77777777" w:rsidR="00114F2B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5D6CA710" w14:textId="77777777" w:rsidR="00114F2B" w:rsidRPr="004D1C28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399819429"/>
            <w:placeholder>
              <w:docPart w:val="2599146ECB1F4285AB06BB8307844A95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2C51F212" w14:textId="77777777" w:rsidR="00114F2B" w:rsidRPr="00476B6C" w:rsidRDefault="00114F2B" w:rsidP="00114F2B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14F2B" w:rsidRPr="00476B6C" w14:paraId="2443F1D9" w14:textId="77777777" w:rsidTr="0036196A">
        <w:tc>
          <w:tcPr>
            <w:tcW w:w="2126" w:type="dxa"/>
            <w:tcBorders>
              <w:left w:val="nil"/>
            </w:tcBorders>
            <w:vAlign w:val="center"/>
          </w:tcPr>
          <w:p w14:paraId="1737082C" w14:textId="77777777" w:rsidR="00114F2B" w:rsidRPr="00476B6C" w:rsidRDefault="00947F50" w:rsidP="00114F2B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 w:rsidR="00114F2B" w:rsidRPr="00476B6C">
              <w:rPr>
                <w:sz w:val="20"/>
              </w:rPr>
              <w:t>bis</w:t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35414CF0" w14:textId="77777777" w:rsidR="00114F2B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25315B92" w14:textId="77777777" w:rsidR="00114F2B" w:rsidRPr="004D1C28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832527969"/>
            <w:placeholder>
              <w:docPart w:val="5175CF0C8EB04BE18CA7DC6ABCBE0E32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7192B558" w14:textId="77777777" w:rsidR="00114F2B" w:rsidRPr="00476B6C" w:rsidRDefault="00114F2B" w:rsidP="00114F2B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114F2B" w:rsidRPr="00476B6C" w14:paraId="78DEE4E5" w14:textId="77777777" w:rsidTr="0036196A">
        <w:tc>
          <w:tcPr>
            <w:tcW w:w="2126" w:type="dxa"/>
            <w:tcBorders>
              <w:left w:val="nil"/>
              <w:bottom w:val="single" w:sz="4" w:space="0" w:color="auto"/>
            </w:tcBorders>
            <w:vAlign w:val="center"/>
          </w:tcPr>
          <w:p w14:paraId="5DA1D57E" w14:textId="77777777" w:rsidR="00114F2B" w:rsidRPr="00476B6C" w:rsidRDefault="00947F50" w:rsidP="00114F2B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 w:rsidR="00114F2B" w:rsidRPr="00476B6C">
              <w:rPr>
                <w:sz w:val="20"/>
              </w:rPr>
              <w:t>bis</w:t>
            </w:r>
            <w:r w:rsidR="00114F2B"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 w:rsidR="00114F2B"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 w:rsidR="00114F2B"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bottom w:val="single" w:sz="4" w:space="0" w:color="auto"/>
              <w:right w:val="nil"/>
            </w:tcBorders>
            <w:vAlign w:val="center"/>
          </w:tcPr>
          <w:p w14:paraId="24881D70" w14:textId="77777777" w:rsidR="00114F2B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14DE234A" w14:textId="77777777" w:rsidR="00114F2B" w:rsidRPr="004D1C28" w:rsidRDefault="00947F50" w:rsidP="00114F2B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 w:rsidR="00114F2B"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584061496"/>
            <w:placeholder>
              <w:docPart w:val="0CCDEE06DDD44759A9EDF22C308C9420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bottom w:val="single" w:sz="4" w:space="0" w:color="auto"/>
                  <w:right w:val="nil"/>
                </w:tcBorders>
                <w:vAlign w:val="center"/>
              </w:tcPr>
              <w:p w14:paraId="28FC79F1" w14:textId="77777777" w:rsidR="00114F2B" w:rsidRPr="00476B6C" w:rsidRDefault="00114F2B" w:rsidP="00114F2B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</w:tbl>
    <w:p w14:paraId="1A0016EF" w14:textId="77777777" w:rsidR="001E425F" w:rsidRDefault="001E425F" w:rsidP="001E425F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Look w:val="04A0" w:firstRow="1" w:lastRow="0" w:firstColumn="1" w:lastColumn="0" w:noHBand="0" w:noVBand="1"/>
      </w:tblPr>
      <w:tblGrid>
        <w:gridCol w:w="8363"/>
      </w:tblGrid>
      <w:tr w:rsidR="001E425F" w:rsidRPr="00476B6C" w14:paraId="17D86505" w14:textId="77777777" w:rsidTr="007800E1"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7C9E7A" w14:textId="77777777" w:rsidR="001E425F" w:rsidRPr="00476B6C" w:rsidRDefault="001E425F" w:rsidP="008876D5">
            <w:pPr>
              <w:pStyle w:val="KeinLeerraum"/>
              <w:rPr>
                <w:rFonts w:ascii="Arial" w:hAnsi="Arial" w:cs="Arial"/>
                <w:b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weitere / besondere Kenntnisse (z.B. EDV)</w:t>
            </w:r>
          </w:p>
        </w:tc>
      </w:tr>
      <w:tr w:rsidR="001E425F" w:rsidRPr="00476B6C" w14:paraId="47F4BB58" w14:textId="77777777" w:rsidTr="007800E1">
        <w:tc>
          <w:tcPr>
            <w:tcW w:w="836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A83B38" w14:textId="77777777" w:rsidR="001E425F" w:rsidRPr="00476B6C" w:rsidRDefault="00947F50" w:rsidP="008876D5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476B6C" w14:paraId="03D9671E" w14:textId="77777777" w:rsidTr="007800E1">
        <w:tc>
          <w:tcPr>
            <w:tcW w:w="8363" w:type="dxa"/>
            <w:tcBorders>
              <w:left w:val="nil"/>
              <w:right w:val="nil"/>
            </w:tcBorders>
            <w:vAlign w:val="center"/>
          </w:tcPr>
          <w:p w14:paraId="12C3FD4E" w14:textId="77777777" w:rsidR="001E425F" w:rsidRPr="00476B6C" w:rsidRDefault="00947F50" w:rsidP="008876D5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476B6C" w14:paraId="5AE29BCF" w14:textId="77777777" w:rsidTr="007800E1"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558BD7" w14:textId="77777777" w:rsidR="001E425F" w:rsidRPr="00476B6C" w:rsidRDefault="00947F50" w:rsidP="008876D5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1E425F" w:rsidRPr="00476B6C" w14:paraId="4B2AFF07" w14:textId="77777777" w:rsidTr="007800E1"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28032D5" w14:textId="77777777" w:rsidR="001E425F" w:rsidRPr="00476B6C" w:rsidRDefault="00947F50" w:rsidP="008876D5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="001E425F"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0091500F" w14:textId="77777777" w:rsidR="008E6D2C" w:rsidRDefault="001E425F" w:rsidP="008E6D2C">
      <w:pPr>
        <w:pStyle w:val="berschrift4"/>
      </w:pPr>
      <w:r>
        <w:br w:type="page"/>
      </w:r>
      <w:r w:rsidR="008E6D2C" w:rsidRPr="00A22750">
        <w:lastRenderedPageBreak/>
        <w:t>Referenz</w:t>
      </w:r>
      <w:r w:rsidR="008E6D2C">
        <w:t>projekt 1 – Projektmanagement, Projektleitung, Controlling, Beschaffung- und Vertragsmanagement von grösseren und komplexen Projekten (DIenstleistungs- und Planeraufträge, Lieferantenmanagement und Beschaffung von Fremddaten)</w:t>
      </w:r>
    </w:p>
    <w:tbl>
      <w:tblPr>
        <w:tblW w:w="8412" w:type="dxa"/>
        <w:tblInd w:w="714" w:type="dxa"/>
        <w:tblBorders>
          <w:bottom w:val="single" w:sz="2" w:space="0" w:color="auto"/>
          <w:insideH w:val="single" w:sz="2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2331"/>
        <w:gridCol w:w="2332"/>
      </w:tblGrid>
      <w:tr w:rsidR="008E6D2C" w:rsidRPr="00A80B0F" w14:paraId="4BE603D7" w14:textId="77777777" w:rsidTr="00CC4281">
        <w:trPr>
          <w:trHeight w:val="187"/>
        </w:trPr>
        <w:tc>
          <w:tcPr>
            <w:tcW w:w="3749" w:type="dxa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61B8FD27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4663" w:type="dxa"/>
            <w:gridSpan w:val="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10D4B9BB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FB985A5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2E1ED4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Ort der Leistungserbringung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618F0B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70B84CAC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48CCF4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Art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EB8775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40C945A8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625306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1806C9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3FDC7504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820298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Auftraggeber 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AAA3C6A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A739907" w14:textId="77777777" w:rsidTr="00CC4281">
        <w:trPr>
          <w:trHeight w:val="56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81F160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Kurzbeschrieb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1597F7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6CCE8D8B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C26128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Zeitraum des Auftrags 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161D8A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>Von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332" w:type="dxa"/>
            <w:tcBorders>
              <w:top w:val="single" w:sz="2" w:space="0" w:color="auto"/>
              <w:bottom w:val="single" w:sz="2" w:space="0" w:color="auto"/>
            </w:tcBorders>
          </w:tcPr>
          <w:p w14:paraId="4E780116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 xml:space="preserve">Bis 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759EDEA0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19048F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Investitionskosten des (Tei</w:t>
            </w:r>
            <w:r>
              <w:rPr>
                <w:sz w:val="20"/>
                <w:szCs w:val="20"/>
              </w:rPr>
              <w:t>l-)Mandats, an dem die vorgestellte P</w:t>
            </w:r>
            <w:r w:rsidRPr="00A80B0F">
              <w:rPr>
                <w:sz w:val="20"/>
                <w:szCs w:val="20"/>
              </w:rPr>
              <w:t>erson massgeblich beteiligt war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D0AD8E" w14:textId="77777777" w:rsidR="008E6D2C" w:rsidRPr="00A80B0F" w:rsidRDefault="008E6D2C" w:rsidP="00CC4281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22EEC74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ACF893F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Ca. Auftragssumme der Firma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6D13018" w14:textId="77777777" w:rsidR="008E6D2C" w:rsidRPr="00A80B0F" w:rsidRDefault="008E6D2C" w:rsidP="00CC4281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2D31C88D" w14:textId="77777777" w:rsidR="008E6D2C" w:rsidRPr="00A80B0F" w:rsidRDefault="008E6D2C" w:rsidP="008E6D2C">
      <w:pPr>
        <w:rPr>
          <w:sz w:val="20"/>
        </w:rPr>
      </w:pPr>
    </w:p>
    <w:p w14:paraId="69E79BB7" w14:textId="77777777" w:rsidR="008E6D2C" w:rsidRPr="00A80B0F" w:rsidRDefault="008E6D2C" w:rsidP="008E6D2C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4" w:type="dxa"/>
        <w:tblBorders>
          <w:top w:val="single" w:sz="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4663"/>
      </w:tblGrid>
      <w:tr w:rsidR="008E6D2C" w:rsidRPr="00A80B0F" w14:paraId="4211371E" w14:textId="77777777" w:rsidTr="00CC4281">
        <w:tc>
          <w:tcPr>
            <w:tcW w:w="3749" w:type="dxa"/>
          </w:tcPr>
          <w:p w14:paraId="754DBB28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4663" w:type="dxa"/>
          </w:tcPr>
          <w:p w14:paraId="4211DB27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499B5E1" w14:textId="77777777" w:rsidTr="00CC4281">
        <w:tc>
          <w:tcPr>
            <w:tcW w:w="3749" w:type="dxa"/>
            <w:tcBorders>
              <w:bottom w:val="single" w:sz="4" w:space="0" w:color="auto"/>
            </w:tcBorders>
          </w:tcPr>
          <w:p w14:paraId="297C4C79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14:paraId="208E77E1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BAAED0E" w14:textId="77777777" w:rsidTr="00CC4281">
        <w:tc>
          <w:tcPr>
            <w:tcW w:w="3749" w:type="dxa"/>
            <w:tcBorders>
              <w:top w:val="single" w:sz="4" w:space="0" w:color="auto"/>
              <w:bottom w:val="single" w:sz="4" w:space="0" w:color="auto"/>
            </w:tcBorders>
          </w:tcPr>
          <w:p w14:paraId="67E3229F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Tel.-Nr. </w:t>
            </w:r>
          </w:p>
        </w:tc>
        <w:tc>
          <w:tcPr>
            <w:tcW w:w="4663" w:type="dxa"/>
            <w:tcBorders>
              <w:top w:val="single" w:sz="4" w:space="0" w:color="auto"/>
              <w:bottom w:val="single" w:sz="4" w:space="0" w:color="auto"/>
            </w:tcBorders>
          </w:tcPr>
          <w:p w14:paraId="0FB41C36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3754F6B9" w14:textId="77777777" w:rsidR="008E6D2C" w:rsidRPr="00A80B0F" w:rsidRDefault="008E6D2C" w:rsidP="008E6D2C">
      <w:pPr>
        <w:jc w:val="left"/>
        <w:rPr>
          <w:sz w:val="20"/>
        </w:rPr>
      </w:pPr>
    </w:p>
    <w:tbl>
      <w:tblPr>
        <w:tblW w:w="8430" w:type="dxa"/>
        <w:tblInd w:w="7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30"/>
      </w:tblGrid>
      <w:tr w:rsidR="008E6D2C" w:rsidRPr="00114F2B" w14:paraId="3064D3E6" w14:textId="77777777" w:rsidTr="00CC4281">
        <w:trPr>
          <w:trHeight w:val="283"/>
        </w:trPr>
        <w:tc>
          <w:tcPr>
            <w:tcW w:w="84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189D95E" w14:textId="77777777" w:rsidR="008E6D2C" w:rsidRPr="00114F2B" w:rsidRDefault="008E6D2C" w:rsidP="00CC4281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sz w:val="20"/>
              </w:rPr>
              <w:t>Beschr</w:t>
            </w:r>
            <w:r>
              <w:rPr>
                <w:rFonts w:ascii="Arial" w:hAnsi="Arial" w:cs="Arial"/>
                <w:sz w:val="20"/>
              </w:rPr>
              <w:t>ieb Funktion / Verantwortung / ausgeführte Tätigkeiten der vorgestellten Person</w:t>
            </w:r>
          </w:p>
        </w:tc>
      </w:tr>
      <w:tr w:rsidR="008E6D2C" w:rsidRPr="00114F2B" w14:paraId="5CE150C2" w14:textId="77777777" w:rsidTr="00CC4281">
        <w:trPr>
          <w:trHeight w:val="850"/>
        </w:trPr>
        <w:tc>
          <w:tcPr>
            <w:tcW w:w="8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2721F5D9" w14:textId="77777777" w:rsidR="008E6D2C" w:rsidRPr="00114F2B" w:rsidRDefault="008E6D2C" w:rsidP="00CC4281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4AE414E4" w14:textId="77777777" w:rsidR="008E6D2C" w:rsidRPr="00A80B0F" w:rsidRDefault="008E6D2C" w:rsidP="008E6D2C">
      <w:pPr>
        <w:pStyle w:val="Standard1"/>
        <w:ind w:left="0"/>
        <w:rPr>
          <w:sz w:val="20"/>
        </w:rPr>
      </w:pPr>
    </w:p>
    <w:p w14:paraId="2B0256AE" w14:textId="77777777" w:rsidR="008E6D2C" w:rsidRPr="00A80B0F" w:rsidRDefault="008E6D2C" w:rsidP="008E6D2C">
      <w:pPr>
        <w:pStyle w:val="Standard1"/>
        <w:rPr>
          <w:sz w:val="20"/>
        </w:rPr>
      </w:pPr>
      <w:r w:rsidRPr="00A80B0F">
        <w:rPr>
          <w:sz w:val="20"/>
        </w:rPr>
        <w:t xml:space="preserve">Warum ist dieses Referenzmandat ein besonders gutes Beispiel, um die aufgabenspezifische Kompetenz und die Leistungsfähigkeit der </w:t>
      </w:r>
      <w:r>
        <w:rPr>
          <w:sz w:val="20"/>
        </w:rPr>
        <w:t>vorgestellten Person</w:t>
      </w:r>
      <w:r w:rsidRPr="00A80B0F">
        <w:rPr>
          <w:sz w:val="20"/>
        </w:rPr>
        <w:t xml:space="preserve"> darzustellen? Kurze Begründung: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13"/>
      </w:tblGrid>
      <w:tr w:rsidR="008E6D2C" w:rsidRPr="00A80B0F" w14:paraId="664A33B0" w14:textId="77777777" w:rsidTr="00CC4281">
        <w:trPr>
          <w:trHeight w:val="850"/>
        </w:trPr>
        <w:tc>
          <w:tcPr>
            <w:tcW w:w="8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4219D" w14:textId="77777777" w:rsidR="008E6D2C" w:rsidRPr="00A80B0F" w:rsidRDefault="008E6D2C" w:rsidP="00CC4281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47ADD4DB" w14:textId="77777777" w:rsidR="008E6D2C" w:rsidRDefault="008E6D2C" w:rsidP="008E6D2C">
      <w:pPr>
        <w:pStyle w:val="Standard1"/>
        <w:rPr>
          <w:sz w:val="18"/>
        </w:rPr>
      </w:pPr>
      <w:r>
        <w:rPr>
          <w:sz w:val="18"/>
        </w:rPr>
        <w:br w:type="page"/>
      </w:r>
    </w:p>
    <w:p w14:paraId="72CBC14D" w14:textId="77777777" w:rsidR="008E6D2C" w:rsidRDefault="008E6D2C" w:rsidP="008E6D2C">
      <w:pPr>
        <w:pStyle w:val="berschrift4"/>
      </w:pPr>
      <w:r w:rsidRPr="00A22750">
        <w:lastRenderedPageBreak/>
        <w:t>Referenz</w:t>
      </w:r>
      <w:r>
        <w:t>projekt 2 – Kenntnisse in den Bereichen Ver- und Entsorgung, GEP und Leitungskataster (Erarbeiten von Ver- und Entsorgungskonzepten, Generellen Entwässerungsplänen und der Nachführung von Plänen und Daten)</w:t>
      </w:r>
    </w:p>
    <w:tbl>
      <w:tblPr>
        <w:tblW w:w="8412" w:type="dxa"/>
        <w:tblInd w:w="714" w:type="dxa"/>
        <w:tblBorders>
          <w:bottom w:val="single" w:sz="2" w:space="0" w:color="auto"/>
          <w:insideH w:val="single" w:sz="2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2331"/>
        <w:gridCol w:w="2332"/>
      </w:tblGrid>
      <w:tr w:rsidR="008E6D2C" w:rsidRPr="00A80B0F" w14:paraId="228318ED" w14:textId="77777777" w:rsidTr="00CC4281">
        <w:tc>
          <w:tcPr>
            <w:tcW w:w="3749" w:type="dxa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0DC3AED2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4663" w:type="dxa"/>
            <w:gridSpan w:val="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27166DE8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3738457E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60060E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Ort der Leistungserbringung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D50546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2B2385EB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CEBE61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Art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A6A4D48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62E30620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D55C25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3CADC3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1605D94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6EF63B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Auftraggeber 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DE911E5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47C6E3B" w14:textId="77777777" w:rsidTr="00CC4281">
        <w:trPr>
          <w:trHeight w:val="56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F2B301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Kurzbeschrieb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CA2F11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26AA91D4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9D72C0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Zeitraum des Auftrags 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47F4C3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>Von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332" w:type="dxa"/>
            <w:tcBorders>
              <w:top w:val="single" w:sz="2" w:space="0" w:color="auto"/>
              <w:bottom w:val="single" w:sz="2" w:space="0" w:color="auto"/>
            </w:tcBorders>
          </w:tcPr>
          <w:p w14:paraId="3E859B7B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 xml:space="preserve">Bis 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EAD11E3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A94B2D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Investitionskosten des (Tei</w:t>
            </w:r>
            <w:r>
              <w:rPr>
                <w:sz w:val="20"/>
                <w:szCs w:val="20"/>
              </w:rPr>
              <w:t>l-)Mandats, an dem die vorgestellte P</w:t>
            </w:r>
            <w:r w:rsidRPr="00A80B0F">
              <w:rPr>
                <w:sz w:val="20"/>
                <w:szCs w:val="20"/>
              </w:rPr>
              <w:t>erson massgeblich beteiligt war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1B60366" w14:textId="77777777" w:rsidR="008E6D2C" w:rsidRPr="00A80B0F" w:rsidRDefault="008E6D2C" w:rsidP="00CC4281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759F8CD" w14:textId="77777777" w:rsidTr="00CC4281">
        <w:tc>
          <w:tcPr>
            <w:tcW w:w="374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093DCED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Ca. Auftragssumme der Firma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638F310F" w14:textId="77777777" w:rsidR="008E6D2C" w:rsidRPr="00A80B0F" w:rsidRDefault="008E6D2C" w:rsidP="00CC4281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21AA769D" w14:textId="77777777" w:rsidR="008E6D2C" w:rsidRPr="00A80B0F" w:rsidRDefault="008E6D2C" w:rsidP="008E6D2C">
      <w:pPr>
        <w:rPr>
          <w:sz w:val="20"/>
        </w:rPr>
      </w:pPr>
    </w:p>
    <w:p w14:paraId="239529F9" w14:textId="77777777" w:rsidR="008E6D2C" w:rsidRPr="00A80B0F" w:rsidRDefault="008E6D2C" w:rsidP="008E6D2C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4" w:type="dxa"/>
        <w:tblBorders>
          <w:top w:val="single" w:sz="2" w:space="0" w:color="auto"/>
          <w:insideH w:val="single" w:sz="2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4663"/>
      </w:tblGrid>
      <w:tr w:rsidR="008E6D2C" w:rsidRPr="00A80B0F" w14:paraId="5BAB0D67" w14:textId="77777777" w:rsidTr="00CC4281">
        <w:tc>
          <w:tcPr>
            <w:tcW w:w="3749" w:type="dxa"/>
          </w:tcPr>
          <w:p w14:paraId="2C77ED21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4663" w:type="dxa"/>
          </w:tcPr>
          <w:p w14:paraId="0FD0E342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6F3EC106" w14:textId="77777777" w:rsidTr="00CC4281">
        <w:tc>
          <w:tcPr>
            <w:tcW w:w="3749" w:type="dxa"/>
            <w:tcBorders>
              <w:bottom w:val="single" w:sz="2" w:space="0" w:color="auto"/>
            </w:tcBorders>
          </w:tcPr>
          <w:p w14:paraId="4C2E0B9F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4663" w:type="dxa"/>
            <w:tcBorders>
              <w:bottom w:val="single" w:sz="2" w:space="0" w:color="auto"/>
            </w:tcBorders>
          </w:tcPr>
          <w:p w14:paraId="1D80BF7C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526A0F48" w14:textId="77777777" w:rsidTr="00CC4281">
        <w:tc>
          <w:tcPr>
            <w:tcW w:w="3749" w:type="dxa"/>
            <w:tcBorders>
              <w:bottom w:val="single" w:sz="4" w:space="0" w:color="auto"/>
            </w:tcBorders>
          </w:tcPr>
          <w:p w14:paraId="5580003C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Tel.-Nr. </w:t>
            </w: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14:paraId="2A95DDC8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49D91DE3" w14:textId="77777777" w:rsidR="008E6D2C" w:rsidRPr="00A80B0F" w:rsidRDefault="008E6D2C" w:rsidP="008E6D2C">
      <w:pPr>
        <w:jc w:val="left"/>
        <w:rPr>
          <w:sz w:val="20"/>
        </w:rPr>
      </w:pPr>
    </w:p>
    <w:tbl>
      <w:tblPr>
        <w:tblW w:w="8430" w:type="dxa"/>
        <w:tblInd w:w="7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30"/>
      </w:tblGrid>
      <w:tr w:rsidR="008E6D2C" w:rsidRPr="00114F2B" w14:paraId="5BD0EC07" w14:textId="77777777" w:rsidTr="00CC4281">
        <w:trPr>
          <w:trHeight w:val="283"/>
        </w:trPr>
        <w:tc>
          <w:tcPr>
            <w:tcW w:w="84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95C7A6A" w14:textId="77777777" w:rsidR="008E6D2C" w:rsidRPr="00114F2B" w:rsidRDefault="008E6D2C" w:rsidP="00CC4281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sz w:val="20"/>
              </w:rPr>
              <w:t>Beschr</w:t>
            </w:r>
            <w:r>
              <w:rPr>
                <w:rFonts w:ascii="Arial" w:hAnsi="Arial" w:cs="Arial"/>
                <w:sz w:val="20"/>
              </w:rPr>
              <w:t>ieb Funktion / Verantwortung / ausgeführte Tätigkeiten der vorgestellten Person</w:t>
            </w:r>
          </w:p>
        </w:tc>
      </w:tr>
      <w:tr w:rsidR="008E6D2C" w:rsidRPr="00114F2B" w14:paraId="6BFE13D4" w14:textId="77777777" w:rsidTr="00CC4281">
        <w:trPr>
          <w:trHeight w:val="850"/>
        </w:trPr>
        <w:tc>
          <w:tcPr>
            <w:tcW w:w="8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78FBB93B" w14:textId="77777777" w:rsidR="008E6D2C" w:rsidRPr="00114F2B" w:rsidRDefault="008E6D2C" w:rsidP="00CC4281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0D4B8E8D" w14:textId="77777777" w:rsidR="008E6D2C" w:rsidRPr="00A80B0F" w:rsidRDefault="008E6D2C" w:rsidP="008E6D2C">
      <w:pPr>
        <w:pStyle w:val="Standard1"/>
        <w:ind w:left="0"/>
        <w:rPr>
          <w:sz w:val="20"/>
        </w:rPr>
      </w:pPr>
    </w:p>
    <w:p w14:paraId="26A8654E" w14:textId="77777777" w:rsidR="008E6D2C" w:rsidRPr="00A80B0F" w:rsidRDefault="008E6D2C" w:rsidP="008E6D2C">
      <w:pPr>
        <w:pStyle w:val="Standard1"/>
        <w:rPr>
          <w:sz w:val="20"/>
        </w:rPr>
      </w:pPr>
      <w:r w:rsidRPr="00A80B0F">
        <w:rPr>
          <w:sz w:val="20"/>
        </w:rPr>
        <w:t xml:space="preserve">Warum ist dieses Referenzmandat ein besonders gutes Beispiel, um die aufgabenspezifische Kompetenz und die Leistungsfähigkeit der </w:t>
      </w:r>
      <w:r>
        <w:rPr>
          <w:sz w:val="20"/>
        </w:rPr>
        <w:t>vorgestellten Person</w:t>
      </w:r>
      <w:r w:rsidRPr="00A80B0F">
        <w:rPr>
          <w:sz w:val="20"/>
        </w:rPr>
        <w:t xml:space="preserve"> darzustellen? Kurze Begründung:</w:t>
      </w:r>
    </w:p>
    <w:p w14:paraId="25433003" w14:textId="77777777" w:rsidR="008E6D2C" w:rsidRPr="00A80B0F" w:rsidRDefault="008E6D2C" w:rsidP="008E6D2C">
      <w:pPr>
        <w:pStyle w:val="Standard1"/>
        <w:ind w:left="0"/>
        <w:rPr>
          <w:sz w:val="20"/>
        </w:rPr>
      </w:pP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13"/>
      </w:tblGrid>
      <w:tr w:rsidR="008E6D2C" w:rsidRPr="00A80B0F" w14:paraId="12E59A80" w14:textId="77777777" w:rsidTr="00CC4281">
        <w:trPr>
          <w:trHeight w:val="850"/>
        </w:trPr>
        <w:tc>
          <w:tcPr>
            <w:tcW w:w="8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5B24B" w14:textId="77777777" w:rsidR="008E6D2C" w:rsidRPr="00A80B0F" w:rsidRDefault="008E6D2C" w:rsidP="00CC4281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5C00A8C3" w14:textId="77777777" w:rsidR="008E6D2C" w:rsidRDefault="008E6D2C">
      <w:pPr>
        <w:jc w:val="left"/>
        <w:rPr>
          <w:b/>
          <w:noProof/>
          <w:szCs w:val="22"/>
        </w:rPr>
      </w:pPr>
      <w:r>
        <w:br w:type="page"/>
      </w:r>
    </w:p>
    <w:p w14:paraId="59FBC140" w14:textId="330A1BCC" w:rsidR="008E6D2C" w:rsidRDefault="008E6D2C" w:rsidP="008E6D2C">
      <w:pPr>
        <w:pStyle w:val="berschrift3"/>
      </w:pPr>
      <w:r>
        <w:lastRenderedPageBreak/>
        <w:t>Z1.3 Erfahrungsnachweise des Hauptsachbearbeiters</w:t>
      </w:r>
    </w:p>
    <w:p w14:paraId="2A318759" w14:textId="6765E167" w:rsidR="008E6D2C" w:rsidRDefault="008E6D2C" w:rsidP="008E6D2C">
      <w:pPr>
        <w:pStyle w:val="berschrift4"/>
      </w:pPr>
      <w:r>
        <w:t>Lebenslauf Hauptsachbearbeiters</w:t>
      </w:r>
    </w:p>
    <w:tbl>
      <w:tblPr>
        <w:tblStyle w:val="Tabellenraster"/>
        <w:tblW w:w="836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426"/>
        <w:gridCol w:w="2692"/>
        <w:gridCol w:w="1560"/>
        <w:gridCol w:w="1559"/>
      </w:tblGrid>
      <w:tr w:rsidR="008E6D2C" w:rsidRPr="00476B6C" w14:paraId="26B8C43C" w14:textId="77777777" w:rsidTr="00CC4281">
        <w:trPr>
          <w:trHeight w:val="187"/>
        </w:trPr>
        <w:tc>
          <w:tcPr>
            <w:tcW w:w="6804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49223CAB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59" w:type="dxa"/>
            <w:vMerge w:val="restart"/>
            <w:tcBorders>
              <w:left w:val="nil"/>
            </w:tcBorders>
            <w:vAlign w:val="center"/>
          </w:tcPr>
          <w:p w14:paraId="417E5612" w14:textId="77777777" w:rsidR="008E6D2C" w:rsidRDefault="008E6D2C" w:rsidP="00CC4281">
            <w:pPr>
              <w:pStyle w:val="KeinLeerraum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Bild</w:t>
            </w:r>
          </w:p>
        </w:tc>
      </w:tr>
      <w:tr w:rsidR="008E6D2C" w:rsidRPr="00476B6C" w14:paraId="416646DE" w14:textId="77777777" w:rsidTr="00CC4281">
        <w:trPr>
          <w:trHeight w:val="187"/>
        </w:trPr>
        <w:tc>
          <w:tcPr>
            <w:tcW w:w="6804" w:type="dxa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94D0784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Persönliche Daten</w:t>
            </w:r>
          </w:p>
        </w:tc>
        <w:tc>
          <w:tcPr>
            <w:tcW w:w="1559" w:type="dxa"/>
            <w:vMerge/>
            <w:tcBorders>
              <w:left w:val="nil"/>
            </w:tcBorders>
            <w:vAlign w:val="center"/>
          </w:tcPr>
          <w:p w14:paraId="3B262500" w14:textId="77777777" w:rsidR="008E6D2C" w:rsidRPr="002C298E" w:rsidRDefault="008E6D2C" w:rsidP="00CC4281">
            <w:pPr>
              <w:pStyle w:val="KeinLeerraum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E6D2C" w:rsidRPr="00476B6C" w14:paraId="3C0752AB" w14:textId="77777777" w:rsidTr="00CC4281">
        <w:trPr>
          <w:trHeight w:val="187"/>
        </w:trPr>
        <w:tc>
          <w:tcPr>
            <w:tcW w:w="2552" w:type="dxa"/>
            <w:gridSpan w:val="2"/>
            <w:vAlign w:val="center"/>
          </w:tcPr>
          <w:p w14:paraId="0BB992A3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Name, Vorname: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3B1E7A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noProof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1C0D0F0E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</w:p>
        </w:tc>
      </w:tr>
      <w:tr w:rsidR="008E6D2C" w:rsidRPr="00476B6C" w14:paraId="6108AA5A" w14:textId="77777777" w:rsidTr="00CC4281">
        <w:trPr>
          <w:trHeight w:val="187"/>
        </w:trPr>
        <w:tc>
          <w:tcPr>
            <w:tcW w:w="2552" w:type="dxa"/>
            <w:gridSpan w:val="2"/>
            <w:vAlign w:val="center"/>
          </w:tcPr>
          <w:p w14:paraId="7FFB4801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Jahrgang: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063F0E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18ADDD1F" w14:textId="77777777" w:rsidR="008E6D2C" w:rsidRPr="00476B6C" w:rsidRDefault="008E6D2C" w:rsidP="00CC4281">
            <w:pPr>
              <w:jc w:val="left"/>
              <w:rPr>
                <w:color w:val="0000FF"/>
                <w:sz w:val="20"/>
              </w:rPr>
            </w:pPr>
          </w:p>
        </w:tc>
      </w:tr>
      <w:tr w:rsidR="008E6D2C" w:rsidRPr="00476B6C" w14:paraId="19D42470" w14:textId="77777777" w:rsidTr="00CC4281">
        <w:trPr>
          <w:trHeight w:val="187"/>
        </w:trPr>
        <w:tc>
          <w:tcPr>
            <w:tcW w:w="2552" w:type="dxa"/>
            <w:gridSpan w:val="2"/>
            <w:vAlign w:val="center"/>
          </w:tcPr>
          <w:p w14:paraId="247C3276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Nationalität: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A8A4B2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1FC3139D" w14:textId="77777777" w:rsidR="008E6D2C" w:rsidRPr="00476B6C" w:rsidRDefault="008E6D2C" w:rsidP="00CC4281">
            <w:pPr>
              <w:jc w:val="left"/>
              <w:rPr>
                <w:color w:val="0000FF"/>
                <w:sz w:val="20"/>
              </w:rPr>
            </w:pPr>
          </w:p>
        </w:tc>
      </w:tr>
      <w:tr w:rsidR="008E6D2C" w:rsidRPr="00476B6C" w14:paraId="4C602F0A" w14:textId="77777777" w:rsidTr="00CC4281">
        <w:trPr>
          <w:trHeight w:val="187"/>
        </w:trPr>
        <w:tc>
          <w:tcPr>
            <w:tcW w:w="2552" w:type="dxa"/>
            <w:gridSpan w:val="2"/>
            <w:tcBorders>
              <w:bottom w:val="single" w:sz="4" w:space="0" w:color="auto"/>
            </w:tcBorders>
            <w:vAlign w:val="center"/>
          </w:tcPr>
          <w:p w14:paraId="7A868B37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Zivilstand: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97B578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 w:rsidRPr="00476B6C">
              <w:rPr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color w:val="0000FF"/>
                <w:sz w:val="20"/>
              </w:rPr>
              <w:instrText xml:space="preserve"> FORMTEXT </w:instrText>
            </w:r>
            <w:r w:rsidRPr="00476B6C">
              <w:rPr>
                <w:color w:val="0000FF"/>
                <w:sz w:val="20"/>
              </w:rPr>
            </w:r>
            <w:r w:rsidRPr="00476B6C">
              <w:rPr>
                <w:color w:val="0000FF"/>
                <w:sz w:val="20"/>
              </w:rPr>
              <w:fldChar w:fldCharType="separate"/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noProof/>
                <w:color w:val="0000FF"/>
                <w:sz w:val="20"/>
              </w:rPr>
              <w:t> </w:t>
            </w:r>
            <w:r w:rsidRPr="00476B6C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559" w:type="dxa"/>
            <w:vMerge/>
            <w:tcBorders>
              <w:left w:val="nil"/>
            </w:tcBorders>
          </w:tcPr>
          <w:p w14:paraId="55197311" w14:textId="77777777" w:rsidR="008E6D2C" w:rsidRPr="00476B6C" w:rsidRDefault="008E6D2C" w:rsidP="00CC4281">
            <w:pPr>
              <w:jc w:val="left"/>
              <w:rPr>
                <w:color w:val="0000FF"/>
                <w:sz w:val="20"/>
              </w:rPr>
            </w:pPr>
          </w:p>
        </w:tc>
      </w:tr>
      <w:tr w:rsidR="008E6D2C" w:rsidRPr="00476B6C" w14:paraId="626C61ED" w14:textId="77777777" w:rsidTr="00CC4281">
        <w:trPr>
          <w:trHeight w:val="187"/>
        </w:trPr>
        <w:tc>
          <w:tcPr>
            <w:tcW w:w="2552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0F960A3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FD0411" w14:textId="77777777" w:rsidR="008E6D2C" w:rsidRPr="00476B6C" w:rsidRDefault="008E6D2C" w:rsidP="00CC4281">
            <w:pPr>
              <w:jc w:val="left"/>
              <w:rPr>
                <w:color w:val="0000FF"/>
                <w:sz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</w:tcBorders>
          </w:tcPr>
          <w:p w14:paraId="1A91B228" w14:textId="77777777" w:rsidR="008E6D2C" w:rsidRPr="00476B6C" w:rsidRDefault="008E6D2C" w:rsidP="00CC4281">
            <w:pPr>
              <w:jc w:val="left"/>
              <w:rPr>
                <w:color w:val="0000FF"/>
                <w:sz w:val="20"/>
              </w:rPr>
            </w:pPr>
          </w:p>
        </w:tc>
      </w:tr>
      <w:tr w:rsidR="008E6D2C" w:rsidRPr="00A90FB1" w14:paraId="540EF1CE" w14:textId="77777777" w:rsidTr="00CC4281">
        <w:trPr>
          <w:trHeight w:val="187"/>
        </w:trPr>
        <w:tc>
          <w:tcPr>
            <w:tcW w:w="8363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72F5A02E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 xml:space="preserve">Ausbildung </w:t>
            </w:r>
          </w:p>
        </w:tc>
      </w:tr>
      <w:tr w:rsidR="008E6D2C" w:rsidRPr="00A90FB1" w14:paraId="339AF0A5" w14:textId="77777777" w:rsidTr="00CC4281">
        <w:trPr>
          <w:trHeight w:val="187"/>
        </w:trPr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C5F57A8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</w:t>
            </w:r>
            <w:r w:rsidRPr="00476B6C">
              <w:rPr>
                <w:rFonts w:ascii="Arial" w:hAnsi="Arial" w:cs="Arial"/>
                <w:sz w:val="20"/>
              </w:rPr>
              <w:t xml:space="preserve"> bis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14:paraId="50B2B07B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Institution, Ort: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center"/>
          </w:tcPr>
          <w:p w14:paraId="72294076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Abschluss als:</w:t>
            </w:r>
          </w:p>
        </w:tc>
      </w:tr>
      <w:tr w:rsidR="008E6D2C" w:rsidRPr="00A90FB1" w14:paraId="3E736525" w14:textId="77777777" w:rsidTr="00CC4281">
        <w:trPr>
          <w:trHeight w:val="187"/>
        </w:trPr>
        <w:tc>
          <w:tcPr>
            <w:tcW w:w="2126" w:type="dxa"/>
            <w:vAlign w:val="center"/>
          </w:tcPr>
          <w:p w14:paraId="5A0EB47E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Pr="00476B6C">
              <w:rPr>
                <w:rFonts w:ascii="Arial" w:hAnsi="Arial" w:cs="Arial"/>
                <w:sz w:val="20"/>
              </w:rPr>
              <w:t>bis</w:t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gridSpan w:val="2"/>
            <w:vAlign w:val="center"/>
          </w:tcPr>
          <w:p w14:paraId="012F3BB7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gridSpan w:val="2"/>
            <w:vAlign w:val="center"/>
          </w:tcPr>
          <w:p w14:paraId="0C128B37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8E6D2C" w:rsidRPr="00A90FB1" w14:paraId="587E344F" w14:textId="77777777" w:rsidTr="00CC4281">
        <w:trPr>
          <w:trHeight w:val="18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BFC0934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Pr="00476B6C">
              <w:rPr>
                <w:rFonts w:ascii="Arial" w:hAnsi="Arial" w:cs="Arial"/>
                <w:sz w:val="20"/>
              </w:rPr>
              <w:t>bis</w:t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3EFA006F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17EF7593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7CA9A578" w14:textId="77777777" w:rsidR="008E6D2C" w:rsidRPr="00A90FB1" w:rsidRDefault="008E6D2C" w:rsidP="008E6D2C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118"/>
        <w:gridCol w:w="3119"/>
      </w:tblGrid>
      <w:tr w:rsidR="008E6D2C" w:rsidRPr="00476B6C" w14:paraId="48C38A84" w14:textId="77777777" w:rsidTr="00CC4281">
        <w:trPr>
          <w:trHeight w:val="187"/>
        </w:trPr>
        <w:tc>
          <w:tcPr>
            <w:tcW w:w="8363" w:type="dxa"/>
            <w:gridSpan w:val="3"/>
            <w:vAlign w:val="center"/>
          </w:tcPr>
          <w:p w14:paraId="133DE694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 xml:space="preserve">Weiterbildung </w:t>
            </w:r>
          </w:p>
        </w:tc>
      </w:tr>
      <w:tr w:rsidR="008E6D2C" w:rsidRPr="00476B6C" w14:paraId="6D164CA1" w14:textId="77777777" w:rsidTr="00CC4281">
        <w:trPr>
          <w:trHeight w:val="187"/>
        </w:trPr>
        <w:tc>
          <w:tcPr>
            <w:tcW w:w="2126" w:type="dxa"/>
            <w:vAlign w:val="center"/>
          </w:tcPr>
          <w:p w14:paraId="10A5C020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</w:t>
            </w:r>
            <w:r w:rsidRPr="00476B6C">
              <w:rPr>
                <w:rFonts w:ascii="Arial" w:hAnsi="Arial" w:cs="Arial"/>
                <w:sz w:val="20"/>
              </w:rPr>
              <w:t xml:space="preserve"> bi</w:t>
            </w:r>
            <w:r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118" w:type="dxa"/>
            <w:vAlign w:val="center"/>
          </w:tcPr>
          <w:p w14:paraId="41C83AC1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Institution, Ort:</w:t>
            </w:r>
          </w:p>
        </w:tc>
        <w:tc>
          <w:tcPr>
            <w:tcW w:w="3119" w:type="dxa"/>
            <w:vAlign w:val="center"/>
          </w:tcPr>
          <w:p w14:paraId="3982E19E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Abschluss als:</w:t>
            </w:r>
          </w:p>
        </w:tc>
      </w:tr>
      <w:tr w:rsidR="008E6D2C" w:rsidRPr="00476B6C" w14:paraId="46019C9B" w14:textId="77777777" w:rsidTr="00CC4281">
        <w:trPr>
          <w:trHeight w:val="187"/>
        </w:trPr>
        <w:tc>
          <w:tcPr>
            <w:tcW w:w="2126" w:type="dxa"/>
            <w:vAlign w:val="center"/>
          </w:tcPr>
          <w:p w14:paraId="0B869B5A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Pr="00476B6C">
              <w:rPr>
                <w:rFonts w:ascii="Arial" w:hAnsi="Arial" w:cs="Arial"/>
                <w:sz w:val="20"/>
              </w:rPr>
              <w:t>bis</w:t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46027DAC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89C0F3E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8E6D2C" w:rsidRPr="00476B6C" w14:paraId="0DA23075" w14:textId="77777777" w:rsidTr="00CC4281">
        <w:trPr>
          <w:trHeight w:val="18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6E1D367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Pr="00476B6C">
              <w:rPr>
                <w:rFonts w:ascii="Arial" w:hAnsi="Arial" w:cs="Arial"/>
                <w:sz w:val="20"/>
              </w:rPr>
              <w:t>bis</w:t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6078023D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76FAC69B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8E6D2C" w:rsidRPr="00476B6C" w14:paraId="5BC993F6" w14:textId="77777777" w:rsidTr="00CC4281">
        <w:trPr>
          <w:trHeight w:val="18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9ADA1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Pr="00476B6C">
              <w:rPr>
                <w:rFonts w:ascii="Arial" w:hAnsi="Arial" w:cs="Arial"/>
                <w:sz w:val="20"/>
              </w:rPr>
              <w:t>bis</w:t>
            </w:r>
            <w:r w:rsidRPr="00476B6C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6CB03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6FD8C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5F3E35BB" w14:textId="77777777" w:rsidR="008E6D2C" w:rsidRPr="00A90FB1" w:rsidRDefault="008E6D2C" w:rsidP="008E6D2C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Look w:val="04A0" w:firstRow="1" w:lastRow="0" w:firstColumn="1" w:lastColumn="0" w:noHBand="0" w:noVBand="1"/>
      </w:tblPr>
      <w:tblGrid>
        <w:gridCol w:w="2126"/>
        <w:gridCol w:w="4253"/>
        <w:gridCol w:w="1984"/>
      </w:tblGrid>
      <w:tr w:rsidR="008E6D2C" w:rsidRPr="00476B6C" w14:paraId="4ED04728" w14:textId="77777777" w:rsidTr="00CC4281">
        <w:tc>
          <w:tcPr>
            <w:tcW w:w="8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04051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b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Beruflicher Werdegang</w:t>
            </w:r>
          </w:p>
        </w:tc>
      </w:tr>
      <w:tr w:rsidR="008E6D2C" w:rsidRPr="00476B6C" w14:paraId="59B80C1F" w14:textId="77777777" w:rsidTr="00CC4281">
        <w:tc>
          <w:tcPr>
            <w:tcW w:w="2126" w:type="dxa"/>
            <w:tcBorders>
              <w:top w:val="single" w:sz="4" w:space="0" w:color="auto"/>
              <w:left w:val="nil"/>
            </w:tcBorders>
            <w:vAlign w:val="center"/>
          </w:tcPr>
          <w:p w14:paraId="27469A61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von - bis</w:t>
            </w:r>
          </w:p>
        </w:tc>
        <w:tc>
          <w:tcPr>
            <w:tcW w:w="4253" w:type="dxa"/>
            <w:tcBorders>
              <w:top w:val="single" w:sz="4" w:space="0" w:color="auto"/>
              <w:right w:val="nil"/>
            </w:tcBorders>
            <w:vAlign w:val="center"/>
          </w:tcPr>
          <w:p w14:paraId="5A9D54B4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Firma, Ort</w:t>
            </w:r>
            <w:r>
              <w:rPr>
                <w:rFonts w:ascii="Arial" w:hAnsi="Arial" w:cs="Arial"/>
                <w:sz w:val="20"/>
              </w:rPr>
              <w:t xml:space="preserve"> und Tätigkeitsbereich</w:t>
            </w:r>
            <w:r w:rsidRPr="00476B6C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right w:val="nil"/>
            </w:tcBorders>
            <w:vAlign w:val="center"/>
          </w:tcPr>
          <w:p w14:paraId="60C75295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sz w:val="20"/>
              </w:rPr>
            </w:pPr>
            <w:r w:rsidRPr="00476B6C">
              <w:rPr>
                <w:rFonts w:ascii="Arial" w:hAnsi="Arial" w:cs="Arial"/>
                <w:sz w:val="20"/>
              </w:rPr>
              <w:t>Funktion</w:t>
            </w:r>
            <w:r w:rsidRPr="00EF50B6">
              <w:rPr>
                <w:rFonts w:ascii="Arial" w:hAnsi="Arial" w:cs="Arial"/>
                <w:sz w:val="16"/>
                <w:szCs w:val="16"/>
              </w:rPr>
              <w:t xml:space="preserve"> (Auswahl über Dropdown)</w:t>
            </w:r>
          </w:p>
        </w:tc>
      </w:tr>
      <w:tr w:rsidR="008E6D2C" w:rsidRPr="00476B6C" w14:paraId="1CCAF36F" w14:textId="77777777" w:rsidTr="00CC4281">
        <w:tc>
          <w:tcPr>
            <w:tcW w:w="2126" w:type="dxa"/>
            <w:tcBorders>
              <w:left w:val="nil"/>
            </w:tcBorders>
            <w:vAlign w:val="center"/>
          </w:tcPr>
          <w:p w14:paraId="04B5F3FB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>
              <w:rPr>
                <w:color w:val="0000FF"/>
                <w:sz w:val="20"/>
              </w:rPr>
              <w:t xml:space="preserve"> </w:t>
            </w:r>
            <w:r w:rsidRPr="00476B6C">
              <w:rPr>
                <w:sz w:val="20"/>
              </w:rPr>
              <w:t>bis</w:t>
            </w:r>
            <w:r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535D9B2E" w14:textId="77777777" w:rsidR="008E6D2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FF"/>
                <w:sz w:val="20"/>
              </w:rPr>
            </w:r>
            <w:r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  <w:p w14:paraId="491719FD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FF"/>
                <w:sz w:val="20"/>
              </w:rPr>
            </w:r>
            <w:r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1005788422"/>
            <w:placeholder>
              <w:docPart w:val="D3BD603FDF1B4A3EBB8F1D093EC7D0A4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164CD66E" w14:textId="77777777" w:rsidR="008E6D2C" w:rsidRPr="00476B6C" w:rsidRDefault="008E6D2C" w:rsidP="00CC4281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8E6D2C" w:rsidRPr="00476B6C" w14:paraId="7DACEE47" w14:textId="77777777" w:rsidTr="00CC4281">
        <w:tc>
          <w:tcPr>
            <w:tcW w:w="2126" w:type="dxa"/>
            <w:tcBorders>
              <w:left w:val="nil"/>
            </w:tcBorders>
            <w:vAlign w:val="center"/>
          </w:tcPr>
          <w:p w14:paraId="30E9A904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color w:val="0000FF"/>
                <w:sz w:val="20"/>
              </w:rPr>
              <w:t xml:space="preserve"> </w:t>
            </w:r>
            <w:r w:rsidRPr="00476B6C">
              <w:rPr>
                <w:sz w:val="20"/>
              </w:rPr>
              <w:t>bis</w:t>
            </w:r>
            <w:r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0F05C111" w14:textId="77777777" w:rsidR="008E6D2C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6ACC6F02" w14:textId="77777777" w:rsidR="008E6D2C" w:rsidRPr="004D1C28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429724251"/>
            <w:placeholder>
              <w:docPart w:val="A9B13EC6619F46AD98D5AE346A6A72DC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3FCB84A8" w14:textId="77777777" w:rsidR="008E6D2C" w:rsidRPr="00476B6C" w:rsidRDefault="008E6D2C" w:rsidP="00CC4281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8E6D2C" w:rsidRPr="00476B6C" w14:paraId="53111B9E" w14:textId="77777777" w:rsidTr="00CC4281">
        <w:tc>
          <w:tcPr>
            <w:tcW w:w="2126" w:type="dxa"/>
            <w:tcBorders>
              <w:left w:val="nil"/>
            </w:tcBorders>
            <w:vAlign w:val="center"/>
          </w:tcPr>
          <w:p w14:paraId="6E3E2468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color w:val="0000FF"/>
                <w:sz w:val="20"/>
              </w:rPr>
              <w:t xml:space="preserve"> </w:t>
            </w:r>
            <w:r w:rsidRPr="00476B6C">
              <w:rPr>
                <w:sz w:val="20"/>
              </w:rPr>
              <w:t>bis</w:t>
            </w:r>
            <w:r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6107AB7B" w14:textId="77777777" w:rsidR="008E6D2C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7E4A77B4" w14:textId="77777777" w:rsidR="008E6D2C" w:rsidRPr="004D1C28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341308848"/>
            <w:placeholder>
              <w:docPart w:val="AD911070C57E40A5B7C567424365DD9B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09DF356C" w14:textId="77777777" w:rsidR="008E6D2C" w:rsidRPr="00476B6C" w:rsidRDefault="008E6D2C" w:rsidP="00CC4281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8E6D2C" w:rsidRPr="00476B6C" w14:paraId="4B0372AD" w14:textId="77777777" w:rsidTr="00CC4281">
        <w:tc>
          <w:tcPr>
            <w:tcW w:w="2126" w:type="dxa"/>
            <w:tcBorders>
              <w:left w:val="nil"/>
            </w:tcBorders>
            <w:vAlign w:val="center"/>
          </w:tcPr>
          <w:p w14:paraId="525D5CC1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color w:val="0000FF"/>
                <w:sz w:val="20"/>
              </w:rPr>
              <w:t xml:space="preserve"> </w:t>
            </w:r>
            <w:r w:rsidRPr="00476B6C">
              <w:rPr>
                <w:sz w:val="20"/>
              </w:rPr>
              <w:t>bis</w:t>
            </w:r>
            <w:r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62BC4894" w14:textId="77777777" w:rsidR="008E6D2C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6C394841" w14:textId="77777777" w:rsidR="008E6D2C" w:rsidRPr="004D1C28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2127730062"/>
            <w:placeholder>
              <w:docPart w:val="19390992A36B48B18F2F5E7938D3F0A5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6C95D46E" w14:textId="77777777" w:rsidR="008E6D2C" w:rsidRPr="00476B6C" w:rsidRDefault="008E6D2C" w:rsidP="00CC4281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8E6D2C" w:rsidRPr="00476B6C" w14:paraId="46FE4019" w14:textId="77777777" w:rsidTr="00CC4281">
        <w:tc>
          <w:tcPr>
            <w:tcW w:w="2126" w:type="dxa"/>
            <w:tcBorders>
              <w:left w:val="nil"/>
            </w:tcBorders>
            <w:vAlign w:val="center"/>
          </w:tcPr>
          <w:p w14:paraId="5E533448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color w:val="0000FF"/>
                <w:sz w:val="20"/>
              </w:rPr>
              <w:t xml:space="preserve"> </w:t>
            </w:r>
            <w:r w:rsidRPr="00476B6C">
              <w:rPr>
                <w:sz w:val="20"/>
              </w:rPr>
              <w:t>bis</w:t>
            </w:r>
            <w:r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39099B67" w14:textId="77777777" w:rsidR="008E6D2C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409B91D0" w14:textId="77777777" w:rsidR="008E6D2C" w:rsidRPr="004D1C28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-1076829497"/>
            <w:placeholder>
              <w:docPart w:val="8E09E94E366F443491D6B76055D15A9C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2B35B8C6" w14:textId="77777777" w:rsidR="008E6D2C" w:rsidRPr="00476B6C" w:rsidRDefault="008E6D2C" w:rsidP="00CC4281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8E6D2C" w:rsidRPr="00476B6C" w14:paraId="266BF16F" w14:textId="77777777" w:rsidTr="00CC4281">
        <w:tc>
          <w:tcPr>
            <w:tcW w:w="2126" w:type="dxa"/>
            <w:tcBorders>
              <w:left w:val="nil"/>
            </w:tcBorders>
            <w:vAlign w:val="center"/>
          </w:tcPr>
          <w:p w14:paraId="22EDD374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color w:val="0000FF"/>
                <w:sz w:val="20"/>
              </w:rPr>
              <w:t xml:space="preserve"> </w:t>
            </w:r>
            <w:r w:rsidRPr="00476B6C">
              <w:rPr>
                <w:sz w:val="20"/>
              </w:rPr>
              <w:t>bis</w:t>
            </w:r>
            <w:r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right w:val="nil"/>
            </w:tcBorders>
            <w:vAlign w:val="center"/>
          </w:tcPr>
          <w:p w14:paraId="18D5D0DA" w14:textId="77777777" w:rsidR="008E6D2C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5DB9E827" w14:textId="77777777" w:rsidR="008E6D2C" w:rsidRPr="004D1C28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1497689604"/>
            <w:placeholder>
              <w:docPart w:val="E0436F31460A4F939BA3178F5DC2B7F9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right w:val="nil"/>
                </w:tcBorders>
                <w:vAlign w:val="center"/>
              </w:tcPr>
              <w:p w14:paraId="400BF968" w14:textId="77777777" w:rsidR="008E6D2C" w:rsidRPr="00476B6C" w:rsidRDefault="008E6D2C" w:rsidP="00CC4281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  <w:tr w:rsidR="008E6D2C" w:rsidRPr="00476B6C" w14:paraId="4A86F127" w14:textId="77777777" w:rsidTr="00CC4281">
        <w:tc>
          <w:tcPr>
            <w:tcW w:w="2126" w:type="dxa"/>
            <w:tcBorders>
              <w:left w:val="nil"/>
              <w:bottom w:val="single" w:sz="4" w:space="0" w:color="auto"/>
            </w:tcBorders>
            <w:vAlign w:val="center"/>
          </w:tcPr>
          <w:p w14:paraId="161A0352" w14:textId="77777777" w:rsidR="008E6D2C" w:rsidRPr="00476B6C" w:rsidRDefault="008E6D2C" w:rsidP="00CC4281">
            <w:pPr>
              <w:jc w:val="left"/>
              <w:rPr>
                <w:sz w:val="20"/>
              </w:rPr>
            </w:pP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  <w:r w:rsidRPr="00476B6C">
              <w:rPr>
                <w:color w:val="0000FF"/>
                <w:sz w:val="20"/>
              </w:rPr>
              <w:t xml:space="preserve"> </w:t>
            </w:r>
            <w:r w:rsidRPr="00476B6C">
              <w:rPr>
                <w:sz w:val="20"/>
              </w:rPr>
              <w:t>bis</w:t>
            </w:r>
            <w:r w:rsidRPr="00476B6C"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"/>
                  </w:textInput>
                </w:ffData>
              </w:fldChar>
            </w:r>
            <w:r>
              <w:rPr>
                <w:color w:val="0000FF"/>
                <w:sz w:val="20"/>
              </w:rPr>
              <w:instrText xml:space="preserve"> FORMTEXT </w:instrText>
            </w:r>
            <w:r>
              <w:rPr>
                <w:color w:val="0000FF"/>
                <w:sz w:val="20"/>
              </w:rPr>
            </w:r>
            <w:r>
              <w:rPr>
                <w:color w:val="0000FF"/>
                <w:sz w:val="20"/>
              </w:rPr>
              <w:fldChar w:fldCharType="separate"/>
            </w:r>
            <w:r>
              <w:rPr>
                <w:noProof/>
                <w:color w:val="0000FF"/>
                <w:sz w:val="20"/>
              </w:rPr>
              <w:t>mm/jjjj</w:t>
            </w:r>
            <w:r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4253" w:type="dxa"/>
            <w:tcBorders>
              <w:bottom w:val="single" w:sz="4" w:space="0" w:color="auto"/>
              <w:right w:val="nil"/>
            </w:tcBorders>
            <w:vAlign w:val="center"/>
          </w:tcPr>
          <w:p w14:paraId="7EFE2C03" w14:textId="77777777" w:rsidR="008E6D2C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, Ort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Firma, Ort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  <w:p w14:paraId="77EB7D60" w14:textId="77777777" w:rsidR="008E6D2C" w:rsidRPr="004D1C28" w:rsidRDefault="008E6D2C" w:rsidP="00CC4281">
            <w:pPr>
              <w:pStyle w:val="KeinLeerraum"/>
              <w:rPr>
                <w:rFonts w:ascii="Arial" w:hAnsi="Arial" w:cs="Arial"/>
                <w:noProof/>
                <w:color w:val="0000FF"/>
                <w:sz w:val="20"/>
              </w:rPr>
            </w:pP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ätigkeitsbereich"/>
                  </w:textInput>
                </w:ffData>
              </w:fldCha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FF"/>
                <w:sz w:val="20"/>
              </w:rPr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t>Tätigkeitsbereich</w:t>
            </w:r>
            <w:r>
              <w:rPr>
                <w:rFonts w:ascii="Arial" w:hAnsi="Arial" w:cs="Arial"/>
                <w:noProof/>
                <w:color w:val="0000FF"/>
                <w:sz w:val="20"/>
              </w:rPr>
              <w:fldChar w:fldCharType="end"/>
            </w:r>
          </w:p>
        </w:tc>
        <w:sdt>
          <w:sdtPr>
            <w:rPr>
              <w:sz w:val="20"/>
            </w:rPr>
            <w:alias w:val="Funktion"/>
            <w:tag w:val="Funktion"/>
            <w:id w:val="2074936733"/>
            <w:placeholder>
              <w:docPart w:val="4C7CAE4A0C4148C09F959D29FD1006FD"/>
            </w:placeholder>
            <w:dropDownList>
              <w:listItem w:displayText="Praktikant / Student" w:value="Praktikant / Student"/>
              <w:listItem w:displayText="kaufm. Angestellter" w:value="kaufm. Angestellter"/>
              <w:listItem w:displayText="Sachbearbeiter" w:value="Sachbearbeiter"/>
              <w:listItem w:displayText="Projektingenieur" w:value="Projektingenieur"/>
              <w:listItem w:displayText="Projektleiter Stv." w:value="Projektleiter Stv."/>
              <w:listItem w:displayText="Projektleiter" w:value="Projektleiter"/>
              <w:listItem w:displayText="Abteilungsleiter" w:value="Abteilungsleiter"/>
              <w:listItem w:displayText="Geschäftsleiter" w:value="Geschäftsleiter"/>
            </w:dropDownList>
          </w:sdtPr>
          <w:sdtEndPr/>
          <w:sdtContent>
            <w:tc>
              <w:tcPr>
                <w:tcW w:w="1984" w:type="dxa"/>
                <w:tcBorders>
                  <w:bottom w:val="single" w:sz="4" w:space="0" w:color="auto"/>
                  <w:right w:val="nil"/>
                </w:tcBorders>
                <w:vAlign w:val="center"/>
              </w:tcPr>
              <w:p w14:paraId="2035C9AF" w14:textId="77777777" w:rsidR="008E6D2C" w:rsidRPr="00476B6C" w:rsidRDefault="008E6D2C" w:rsidP="00CC4281">
                <w:pPr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Praktikant / Student</w:t>
                </w:r>
              </w:p>
            </w:tc>
          </w:sdtContent>
        </w:sdt>
      </w:tr>
    </w:tbl>
    <w:p w14:paraId="35DE2FF3" w14:textId="77777777" w:rsidR="008E6D2C" w:rsidRDefault="008E6D2C" w:rsidP="008E6D2C">
      <w:pPr>
        <w:pStyle w:val="KeinLeerraum"/>
        <w:rPr>
          <w:sz w:val="20"/>
        </w:rPr>
      </w:pPr>
    </w:p>
    <w:tbl>
      <w:tblPr>
        <w:tblStyle w:val="Tabellenraster"/>
        <w:tblW w:w="8363" w:type="dxa"/>
        <w:tblInd w:w="817" w:type="dxa"/>
        <w:tblLook w:val="04A0" w:firstRow="1" w:lastRow="0" w:firstColumn="1" w:lastColumn="0" w:noHBand="0" w:noVBand="1"/>
      </w:tblPr>
      <w:tblGrid>
        <w:gridCol w:w="8363"/>
      </w:tblGrid>
      <w:tr w:rsidR="008E6D2C" w:rsidRPr="00476B6C" w14:paraId="2D0D5B6C" w14:textId="77777777" w:rsidTr="00CC4281"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E23B65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b/>
                <w:sz w:val="20"/>
              </w:rPr>
            </w:pPr>
            <w:r w:rsidRPr="00476B6C">
              <w:rPr>
                <w:rFonts w:ascii="Arial" w:hAnsi="Arial" w:cs="Arial"/>
                <w:b/>
                <w:sz w:val="20"/>
              </w:rPr>
              <w:t>weitere / besondere Kenntnisse (z.B. EDV)</w:t>
            </w:r>
          </w:p>
        </w:tc>
      </w:tr>
      <w:tr w:rsidR="008E6D2C" w:rsidRPr="00476B6C" w14:paraId="63167429" w14:textId="77777777" w:rsidTr="00CC4281">
        <w:tc>
          <w:tcPr>
            <w:tcW w:w="836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790DE1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8E6D2C" w:rsidRPr="00476B6C" w14:paraId="327DB023" w14:textId="77777777" w:rsidTr="00CC4281">
        <w:tc>
          <w:tcPr>
            <w:tcW w:w="8363" w:type="dxa"/>
            <w:tcBorders>
              <w:left w:val="nil"/>
              <w:right w:val="nil"/>
            </w:tcBorders>
            <w:vAlign w:val="center"/>
          </w:tcPr>
          <w:p w14:paraId="6F7339CF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8E6D2C" w:rsidRPr="00476B6C" w14:paraId="5F5A0777" w14:textId="77777777" w:rsidTr="00CC4281"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DB04F6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  <w:tr w:rsidR="008E6D2C" w:rsidRPr="00476B6C" w14:paraId="11DE4CA5" w14:textId="77777777" w:rsidTr="00CC4281"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DD3F9E" w14:textId="77777777" w:rsidR="008E6D2C" w:rsidRPr="00476B6C" w:rsidRDefault="008E6D2C" w:rsidP="00CC4281">
            <w:pPr>
              <w:pStyle w:val="KeinLeerraum"/>
              <w:rPr>
                <w:rFonts w:ascii="Arial" w:hAnsi="Arial" w:cs="Arial"/>
                <w:color w:val="0000FF"/>
                <w:sz w:val="20"/>
              </w:rPr>
            </w:pPr>
            <w:r w:rsidRPr="00476B6C">
              <w:rPr>
                <w:rFonts w:ascii="Arial" w:hAnsi="Arial" w:cs="Arial"/>
                <w:color w:val="0000FF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B6C">
              <w:rPr>
                <w:rFonts w:ascii="Arial" w:hAnsi="Arial" w:cs="Arial"/>
                <w:color w:val="0000FF"/>
                <w:sz w:val="20"/>
              </w:rPr>
              <w:instrText xml:space="preserve"> FORMTEXT </w:instrText>
            </w:r>
            <w:r w:rsidRPr="00476B6C">
              <w:rPr>
                <w:rFonts w:ascii="Arial" w:hAnsi="Arial" w:cs="Arial"/>
                <w:color w:val="0000FF"/>
                <w:sz w:val="20"/>
              </w:rPr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separate"/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t> </w:t>
            </w:r>
            <w:r w:rsidRPr="00476B6C">
              <w:rPr>
                <w:rFonts w:ascii="Arial" w:hAnsi="Arial" w:cs="Arial"/>
                <w:color w:val="0000FF"/>
                <w:sz w:val="20"/>
              </w:rPr>
              <w:fldChar w:fldCharType="end"/>
            </w:r>
          </w:p>
        </w:tc>
      </w:tr>
    </w:tbl>
    <w:p w14:paraId="182F0AEB" w14:textId="645D8076" w:rsidR="008E6D2C" w:rsidRDefault="008E6D2C" w:rsidP="008E6D2C">
      <w:pPr>
        <w:pStyle w:val="berschrift4"/>
      </w:pPr>
      <w:r>
        <w:br w:type="page"/>
      </w:r>
      <w:r w:rsidRPr="00A22750">
        <w:lastRenderedPageBreak/>
        <w:t>Referenz</w:t>
      </w:r>
      <w:r>
        <w:t>projekt 1 – Kenntnisse in den Bereichen Ver- und Entsorgungs, GEP und Leitungskataster (Erarbeiten von Ver- und Entsorgungskonzepten, Generellen Entwässerungsplänen und der Nachführung von Plänen und Daten)</w:t>
      </w:r>
    </w:p>
    <w:tbl>
      <w:tblPr>
        <w:tblW w:w="8412" w:type="dxa"/>
        <w:tblInd w:w="714" w:type="dxa"/>
        <w:tblBorders>
          <w:bottom w:val="single" w:sz="2" w:space="0" w:color="auto"/>
          <w:insideH w:val="single" w:sz="2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2331"/>
        <w:gridCol w:w="2332"/>
      </w:tblGrid>
      <w:tr w:rsidR="008E6D2C" w:rsidRPr="00A80B0F" w14:paraId="179B46C0" w14:textId="77777777" w:rsidTr="00CC4281">
        <w:trPr>
          <w:trHeight w:val="187"/>
        </w:trPr>
        <w:tc>
          <w:tcPr>
            <w:tcW w:w="3749" w:type="dxa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5FC29CF4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4663" w:type="dxa"/>
            <w:gridSpan w:val="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480C36B3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647E6CA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F5DF6F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Ort der Leistungserbringung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897B32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2B26F6F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6D7AA6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Art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06ECAC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5DC3AFB6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69AD00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B1E8AE7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45C97CE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38B342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Auftraggeber 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541B229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9649973" w14:textId="77777777" w:rsidTr="00CC4281">
        <w:trPr>
          <w:trHeight w:val="56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386332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Kurzbeschrieb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1425931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5A5E009C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5F92F0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Zeitraum des Auftrags 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494E9F0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>Von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332" w:type="dxa"/>
            <w:tcBorders>
              <w:top w:val="single" w:sz="2" w:space="0" w:color="auto"/>
              <w:bottom w:val="single" w:sz="2" w:space="0" w:color="auto"/>
            </w:tcBorders>
          </w:tcPr>
          <w:p w14:paraId="1FDF737B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 xml:space="preserve">Bis 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943E0DF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4A5316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Investitionskosten des (Tei</w:t>
            </w:r>
            <w:r>
              <w:rPr>
                <w:sz w:val="20"/>
                <w:szCs w:val="20"/>
              </w:rPr>
              <w:t>l-)Mandats, an dem die vorgestellte P</w:t>
            </w:r>
            <w:r w:rsidRPr="00A80B0F">
              <w:rPr>
                <w:sz w:val="20"/>
                <w:szCs w:val="20"/>
              </w:rPr>
              <w:t>erson massgeblich beteiligt war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5625AD8" w14:textId="77777777" w:rsidR="008E6D2C" w:rsidRPr="00A80B0F" w:rsidRDefault="008E6D2C" w:rsidP="00CC4281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71C0D99" w14:textId="77777777" w:rsidTr="00CC4281">
        <w:trPr>
          <w:trHeight w:val="187"/>
        </w:trPr>
        <w:tc>
          <w:tcPr>
            <w:tcW w:w="374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C167AAA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Ca. Auftragssumme der Firma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656CB9AD" w14:textId="77777777" w:rsidR="008E6D2C" w:rsidRPr="00A80B0F" w:rsidRDefault="008E6D2C" w:rsidP="00CC4281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2A4261B4" w14:textId="77777777" w:rsidR="008E6D2C" w:rsidRPr="00A80B0F" w:rsidRDefault="008E6D2C" w:rsidP="008E6D2C">
      <w:pPr>
        <w:rPr>
          <w:sz w:val="20"/>
        </w:rPr>
      </w:pPr>
    </w:p>
    <w:p w14:paraId="4FAAF5EE" w14:textId="77777777" w:rsidR="008E6D2C" w:rsidRPr="00A80B0F" w:rsidRDefault="008E6D2C" w:rsidP="008E6D2C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4" w:type="dxa"/>
        <w:tblBorders>
          <w:top w:val="single" w:sz="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4663"/>
      </w:tblGrid>
      <w:tr w:rsidR="008E6D2C" w:rsidRPr="00A80B0F" w14:paraId="2831ADBC" w14:textId="77777777" w:rsidTr="00CC4281">
        <w:tc>
          <w:tcPr>
            <w:tcW w:w="3749" w:type="dxa"/>
          </w:tcPr>
          <w:p w14:paraId="6CA9867F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4663" w:type="dxa"/>
          </w:tcPr>
          <w:p w14:paraId="3E99AA93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2883B833" w14:textId="77777777" w:rsidTr="00CC4281">
        <w:tc>
          <w:tcPr>
            <w:tcW w:w="3749" w:type="dxa"/>
            <w:tcBorders>
              <w:bottom w:val="single" w:sz="4" w:space="0" w:color="auto"/>
            </w:tcBorders>
          </w:tcPr>
          <w:p w14:paraId="14E2C118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14:paraId="5A16673F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73DD6EEC" w14:textId="77777777" w:rsidTr="00CC4281">
        <w:tc>
          <w:tcPr>
            <w:tcW w:w="3749" w:type="dxa"/>
            <w:tcBorders>
              <w:top w:val="single" w:sz="4" w:space="0" w:color="auto"/>
              <w:bottom w:val="single" w:sz="4" w:space="0" w:color="auto"/>
            </w:tcBorders>
          </w:tcPr>
          <w:p w14:paraId="603E4DF9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Tel.-Nr. </w:t>
            </w:r>
          </w:p>
        </w:tc>
        <w:tc>
          <w:tcPr>
            <w:tcW w:w="4663" w:type="dxa"/>
            <w:tcBorders>
              <w:top w:val="single" w:sz="4" w:space="0" w:color="auto"/>
              <w:bottom w:val="single" w:sz="4" w:space="0" w:color="auto"/>
            </w:tcBorders>
          </w:tcPr>
          <w:p w14:paraId="5142344E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10F544BB" w14:textId="77777777" w:rsidR="008E6D2C" w:rsidRPr="00A80B0F" w:rsidRDefault="008E6D2C" w:rsidP="008E6D2C">
      <w:pPr>
        <w:jc w:val="left"/>
        <w:rPr>
          <w:sz w:val="20"/>
        </w:rPr>
      </w:pPr>
    </w:p>
    <w:tbl>
      <w:tblPr>
        <w:tblW w:w="8430" w:type="dxa"/>
        <w:tblInd w:w="7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30"/>
      </w:tblGrid>
      <w:tr w:rsidR="008E6D2C" w:rsidRPr="00114F2B" w14:paraId="23A5AC82" w14:textId="77777777" w:rsidTr="00CC4281">
        <w:trPr>
          <w:trHeight w:val="283"/>
        </w:trPr>
        <w:tc>
          <w:tcPr>
            <w:tcW w:w="84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C5A6A1D" w14:textId="77777777" w:rsidR="008E6D2C" w:rsidRPr="00114F2B" w:rsidRDefault="008E6D2C" w:rsidP="00CC4281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sz w:val="20"/>
              </w:rPr>
              <w:t>Beschr</w:t>
            </w:r>
            <w:r>
              <w:rPr>
                <w:rFonts w:ascii="Arial" w:hAnsi="Arial" w:cs="Arial"/>
                <w:sz w:val="20"/>
              </w:rPr>
              <w:t>ieb Funktion / Verantwortung / ausgeführte Tätigkeiten der vorgestellten Person</w:t>
            </w:r>
          </w:p>
        </w:tc>
      </w:tr>
      <w:tr w:rsidR="008E6D2C" w:rsidRPr="00114F2B" w14:paraId="61D89DBA" w14:textId="77777777" w:rsidTr="00CC4281">
        <w:trPr>
          <w:trHeight w:val="850"/>
        </w:trPr>
        <w:tc>
          <w:tcPr>
            <w:tcW w:w="8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25D7C621" w14:textId="77777777" w:rsidR="008E6D2C" w:rsidRPr="00114F2B" w:rsidRDefault="008E6D2C" w:rsidP="00CC4281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4E27DC2F" w14:textId="77777777" w:rsidR="008E6D2C" w:rsidRPr="00A80B0F" w:rsidRDefault="008E6D2C" w:rsidP="008E6D2C">
      <w:pPr>
        <w:pStyle w:val="Standard1"/>
        <w:ind w:left="0"/>
        <w:rPr>
          <w:sz w:val="20"/>
        </w:rPr>
      </w:pPr>
    </w:p>
    <w:p w14:paraId="6A36DB53" w14:textId="77777777" w:rsidR="008E6D2C" w:rsidRPr="00A80B0F" w:rsidRDefault="008E6D2C" w:rsidP="008E6D2C">
      <w:pPr>
        <w:pStyle w:val="Standard1"/>
        <w:rPr>
          <w:sz w:val="20"/>
        </w:rPr>
      </w:pPr>
      <w:r w:rsidRPr="00A80B0F">
        <w:rPr>
          <w:sz w:val="20"/>
        </w:rPr>
        <w:t xml:space="preserve">Warum ist dieses Referenzmandat ein besonders gutes Beispiel, um die aufgabenspezifische Kompetenz und die Leistungsfähigkeit der </w:t>
      </w:r>
      <w:r>
        <w:rPr>
          <w:sz w:val="20"/>
        </w:rPr>
        <w:t>vorgestellten Person</w:t>
      </w:r>
      <w:r w:rsidRPr="00A80B0F">
        <w:rPr>
          <w:sz w:val="20"/>
        </w:rPr>
        <w:t xml:space="preserve"> darzustellen? Kurze Begründung:</w:t>
      </w: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13"/>
      </w:tblGrid>
      <w:tr w:rsidR="008E6D2C" w:rsidRPr="00A80B0F" w14:paraId="03ECD568" w14:textId="77777777" w:rsidTr="00CC4281">
        <w:trPr>
          <w:trHeight w:val="850"/>
        </w:trPr>
        <w:tc>
          <w:tcPr>
            <w:tcW w:w="8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900B4" w14:textId="77777777" w:rsidR="008E6D2C" w:rsidRPr="00A80B0F" w:rsidRDefault="008E6D2C" w:rsidP="00CC4281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2FC3AC5B" w14:textId="77777777" w:rsidR="008E6D2C" w:rsidRDefault="008E6D2C" w:rsidP="008E6D2C">
      <w:pPr>
        <w:pStyle w:val="Standard1"/>
        <w:rPr>
          <w:sz w:val="18"/>
        </w:rPr>
      </w:pPr>
      <w:r>
        <w:rPr>
          <w:sz w:val="18"/>
        </w:rPr>
        <w:br w:type="page"/>
      </w:r>
    </w:p>
    <w:p w14:paraId="00B7F408" w14:textId="64428A95" w:rsidR="008E6D2C" w:rsidRDefault="008E6D2C" w:rsidP="008E6D2C">
      <w:pPr>
        <w:pStyle w:val="berschrift4"/>
      </w:pPr>
      <w:r w:rsidRPr="00A22750">
        <w:lastRenderedPageBreak/>
        <w:t>Referenz</w:t>
      </w:r>
      <w:r>
        <w:t>projekt 2 – Geografische Informationssysteme</w:t>
      </w:r>
    </w:p>
    <w:tbl>
      <w:tblPr>
        <w:tblW w:w="8412" w:type="dxa"/>
        <w:tblInd w:w="714" w:type="dxa"/>
        <w:tblBorders>
          <w:bottom w:val="single" w:sz="2" w:space="0" w:color="auto"/>
          <w:insideH w:val="single" w:sz="2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2331"/>
        <w:gridCol w:w="2332"/>
      </w:tblGrid>
      <w:tr w:rsidR="008E6D2C" w:rsidRPr="00A80B0F" w14:paraId="2B6A766A" w14:textId="77777777" w:rsidTr="00CC4281">
        <w:tc>
          <w:tcPr>
            <w:tcW w:w="3749" w:type="dxa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14:paraId="2C1989A2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des Auftrags (Kurztitel)</w:t>
            </w:r>
          </w:p>
        </w:tc>
        <w:tc>
          <w:tcPr>
            <w:tcW w:w="4663" w:type="dxa"/>
            <w:gridSpan w:val="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6AC1E491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0A3B8BE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4D99AD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Ort der Leistungserbringung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0D3B2A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2E72E6BE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F2F584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Art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C18E0A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D26264A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0AE5BD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Fachgebiet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1C278E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22F86D6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97A51A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Auftraggeber 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3A5941A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ADEF8DF" w14:textId="77777777" w:rsidTr="00CC4281">
        <w:trPr>
          <w:trHeight w:val="567"/>
        </w:trPr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548713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Kurzbeschrieb des Auftrags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9CEBABE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60DB520D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FE4194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Zeitraum des Auftrags 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2697F2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>Von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  <w:tc>
          <w:tcPr>
            <w:tcW w:w="2332" w:type="dxa"/>
            <w:tcBorders>
              <w:top w:val="single" w:sz="2" w:space="0" w:color="auto"/>
              <w:bottom w:val="single" w:sz="2" w:space="0" w:color="auto"/>
            </w:tcBorders>
          </w:tcPr>
          <w:p w14:paraId="7A9FD5D5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80B0F">
              <w:rPr>
                <w:rFonts w:ascii="Arial" w:hAnsi="Arial" w:cs="Arial"/>
                <w:sz w:val="20"/>
                <w:szCs w:val="20"/>
              </w:rPr>
              <w:t xml:space="preserve">Bis 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469367A3" w14:textId="77777777" w:rsidTr="00CC4281">
        <w:tc>
          <w:tcPr>
            <w:tcW w:w="374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E7AF70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Investitionskosten des (Tei</w:t>
            </w:r>
            <w:r>
              <w:rPr>
                <w:sz w:val="20"/>
                <w:szCs w:val="20"/>
              </w:rPr>
              <w:t>l-)Mandats, an dem die vorgestellte P</w:t>
            </w:r>
            <w:r w:rsidRPr="00A80B0F">
              <w:rPr>
                <w:sz w:val="20"/>
                <w:szCs w:val="20"/>
              </w:rPr>
              <w:t>erson massgeblich beteiligt war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B42390C" w14:textId="77777777" w:rsidR="008E6D2C" w:rsidRPr="00A80B0F" w:rsidRDefault="008E6D2C" w:rsidP="00CC4281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08D2DD42" w14:textId="77777777" w:rsidTr="00CC4281">
        <w:tc>
          <w:tcPr>
            <w:tcW w:w="374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FFBAFBC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Ca. Auftragssumme der Firma</w:t>
            </w:r>
          </w:p>
        </w:tc>
        <w:tc>
          <w:tcPr>
            <w:tcW w:w="46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59178C5" w14:textId="77777777" w:rsidR="008E6D2C" w:rsidRPr="00A80B0F" w:rsidRDefault="008E6D2C" w:rsidP="00CC4281">
            <w:pPr>
              <w:pStyle w:val="Absatz09pt"/>
              <w:spacing w:before="0" w:after="0"/>
              <w:rPr>
                <w:color w:val="3333FF"/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CHF</w:t>
            </w:r>
            <w:r w:rsidRPr="00A80B0F">
              <w:rPr>
                <w:color w:val="3333FF"/>
                <w:sz w:val="20"/>
                <w:szCs w:val="20"/>
              </w:rPr>
              <w:t xml:space="preserve"> </w:t>
            </w:r>
            <w:r w:rsidRPr="00A80B0F">
              <w:rPr>
                <w:color w:val="3333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A80B0F">
              <w:rPr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color w:val="3333FF"/>
                <w:sz w:val="20"/>
                <w:szCs w:val="20"/>
              </w:rPr>
            </w:r>
            <w:r w:rsidRPr="00A80B0F">
              <w:rPr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1C7EEF97" w14:textId="77777777" w:rsidR="008E6D2C" w:rsidRPr="00A80B0F" w:rsidRDefault="008E6D2C" w:rsidP="008E6D2C">
      <w:pPr>
        <w:rPr>
          <w:sz w:val="20"/>
        </w:rPr>
      </w:pPr>
    </w:p>
    <w:p w14:paraId="4CBA39B0" w14:textId="77777777" w:rsidR="008E6D2C" w:rsidRPr="00A80B0F" w:rsidRDefault="008E6D2C" w:rsidP="008E6D2C">
      <w:pPr>
        <w:ind w:left="709"/>
        <w:rPr>
          <w:sz w:val="20"/>
        </w:rPr>
      </w:pPr>
      <w:r w:rsidRPr="00A80B0F">
        <w:rPr>
          <w:sz w:val="20"/>
        </w:rPr>
        <w:t>Folgende Referenzperson des Auftraggebers kann weitere Auskünfte zum Auftrag geben:</w:t>
      </w:r>
    </w:p>
    <w:tbl>
      <w:tblPr>
        <w:tblW w:w="0" w:type="auto"/>
        <w:tblInd w:w="714" w:type="dxa"/>
        <w:tblBorders>
          <w:top w:val="single" w:sz="2" w:space="0" w:color="auto"/>
          <w:insideH w:val="single" w:sz="2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749"/>
        <w:gridCol w:w="4663"/>
      </w:tblGrid>
      <w:tr w:rsidR="008E6D2C" w:rsidRPr="00A80B0F" w14:paraId="53A229F0" w14:textId="77777777" w:rsidTr="00CC4281">
        <w:tc>
          <w:tcPr>
            <w:tcW w:w="3749" w:type="dxa"/>
          </w:tcPr>
          <w:p w14:paraId="1F43F9DE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Name der Referenzperson</w:t>
            </w:r>
          </w:p>
        </w:tc>
        <w:tc>
          <w:tcPr>
            <w:tcW w:w="4663" w:type="dxa"/>
          </w:tcPr>
          <w:p w14:paraId="0DD586D4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5FFAD563" w14:textId="77777777" w:rsidTr="00CC4281">
        <w:tc>
          <w:tcPr>
            <w:tcW w:w="3749" w:type="dxa"/>
            <w:tcBorders>
              <w:bottom w:val="single" w:sz="2" w:space="0" w:color="auto"/>
            </w:tcBorders>
          </w:tcPr>
          <w:p w14:paraId="0F2FBB80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>Funktion im Auftrag</w:t>
            </w:r>
          </w:p>
        </w:tc>
        <w:tc>
          <w:tcPr>
            <w:tcW w:w="4663" w:type="dxa"/>
            <w:tcBorders>
              <w:bottom w:val="single" w:sz="2" w:space="0" w:color="auto"/>
            </w:tcBorders>
          </w:tcPr>
          <w:p w14:paraId="3538D2C6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  <w:tr w:rsidR="008E6D2C" w:rsidRPr="00A80B0F" w14:paraId="1B1FB1A8" w14:textId="77777777" w:rsidTr="00CC4281">
        <w:tc>
          <w:tcPr>
            <w:tcW w:w="3749" w:type="dxa"/>
            <w:tcBorders>
              <w:bottom w:val="single" w:sz="4" w:space="0" w:color="auto"/>
            </w:tcBorders>
          </w:tcPr>
          <w:p w14:paraId="34D9208A" w14:textId="77777777" w:rsidR="008E6D2C" w:rsidRPr="00A80B0F" w:rsidRDefault="008E6D2C" w:rsidP="00CC4281">
            <w:pPr>
              <w:pStyle w:val="Absatz09pt"/>
              <w:spacing w:before="0" w:after="0"/>
              <w:rPr>
                <w:sz w:val="20"/>
                <w:szCs w:val="20"/>
              </w:rPr>
            </w:pPr>
            <w:r w:rsidRPr="00A80B0F">
              <w:rPr>
                <w:sz w:val="20"/>
                <w:szCs w:val="20"/>
              </w:rPr>
              <w:t xml:space="preserve">Tel.-Nr. </w:t>
            </w: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14:paraId="08C2255A" w14:textId="77777777" w:rsidR="008E6D2C" w:rsidRPr="00A80B0F" w:rsidRDefault="008E6D2C" w:rsidP="00CC4281">
            <w:pPr>
              <w:pStyle w:val="Absatz09ptCourier"/>
              <w:spacing w:before="0" w:after="0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noProof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29EF4A35" w14:textId="77777777" w:rsidR="008E6D2C" w:rsidRPr="00A80B0F" w:rsidRDefault="008E6D2C" w:rsidP="008E6D2C">
      <w:pPr>
        <w:jc w:val="left"/>
        <w:rPr>
          <w:sz w:val="20"/>
        </w:rPr>
      </w:pPr>
    </w:p>
    <w:tbl>
      <w:tblPr>
        <w:tblW w:w="8430" w:type="dxa"/>
        <w:tblInd w:w="7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30"/>
      </w:tblGrid>
      <w:tr w:rsidR="008E6D2C" w:rsidRPr="00114F2B" w14:paraId="508EAE11" w14:textId="77777777" w:rsidTr="00CC4281">
        <w:trPr>
          <w:trHeight w:val="283"/>
        </w:trPr>
        <w:tc>
          <w:tcPr>
            <w:tcW w:w="84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BFE945D" w14:textId="77777777" w:rsidR="008E6D2C" w:rsidRPr="00114F2B" w:rsidRDefault="008E6D2C" w:rsidP="00CC4281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sz w:val="20"/>
              </w:rPr>
              <w:t>Beschr</w:t>
            </w:r>
            <w:r>
              <w:rPr>
                <w:rFonts w:ascii="Arial" w:hAnsi="Arial" w:cs="Arial"/>
                <w:sz w:val="20"/>
              </w:rPr>
              <w:t>ieb Funktion / Verantwortung / ausgeführte Tätigkeiten der vorgestellten Person</w:t>
            </w:r>
          </w:p>
        </w:tc>
      </w:tr>
      <w:tr w:rsidR="008E6D2C" w:rsidRPr="00114F2B" w14:paraId="23C9FA28" w14:textId="77777777" w:rsidTr="00CC4281">
        <w:trPr>
          <w:trHeight w:val="850"/>
        </w:trPr>
        <w:tc>
          <w:tcPr>
            <w:tcW w:w="8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0CB8ACCD" w14:textId="77777777" w:rsidR="008E6D2C" w:rsidRPr="00114F2B" w:rsidRDefault="008E6D2C" w:rsidP="00CC4281">
            <w:pPr>
              <w:pStyle w:val="Absatz09ptCourier"/>
              <w:rPr>
                <w:rFonts w:ascii="Arial" w:hAnsi="Arial" w:cs="Arial"/>
                <w:sz w:val="20"/>
                <w:szCs w:val="20"/>
              </w:rPr>
            </w:pP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114F2B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168EA787" w14:textId="77777777" w:rsidR="008E6D2C" w:rsidRPr="00A80B0F" w:rsidRDefault="008E6D2C" w:rsidP="008E6D2C">
      <w:pPr>
        <w:pStyle w:val="Standard1"/>
        <w:ind w:left="0"/>
        <w:rPr>
          <w:sz w:val="20"/>
        </w:rPr>
      </w:pPr>
    </w:p>
    <w:p w14:paraId="79BD9518" w14:textId="77777777" w:rsidR="008E6D2C" w:rsidRPr="00A80B0F" w:rsidRDefault="008E6D2C" w:rsidP="008E6D2C">
      <w:pPr>
        <w:pStyle w:val="Standard1"/>
        <w:rPr>
          <w:sz w:val="20"/>
        </w:rPr>
      </w:pPr>
      <w:r w:rsidRPr="00A80B0F">
        <w:rPr>
          <w:sz w:val="20"/>
        </w:rPr>
        <w:t xml:space="preserve">Warum ist dieses Referenzmandat ein besonders gutes Beispiel, um die aufgabenspezifische Kompetenz und die Leistungsfähigkeit der </w:t>
      </w:r>
      <w:r>
        <w:rPr>
          <w:sz w:val="20"/>
        </w:rPr>
        <w:t>vorgestellten Person</w:t>
      </w:r>
      <w:r w:rsidRPr="00A80B0F">
        <w:rPr>
          <w:sz w:val="20"/>
        </w:rPr>
        <w:t xml:space="preserve"> darzustellen? Kurze Begründung:</w:t>
      </w:r>
    </w:p>
    <w:p w14:paraId="790DBC9E" w14:textId="77777777" w:rsidR="008E6D2C" w:rsidRPr="00A80B0F" w:rsidRDefault="008E6D2C" w:rsidP="008E6D2C">
      <w:pPr>
        <w:pStyle w:val="Standard1"/>
        <w:ind w:left="0"/>
        <w:rPr>
          <w:sz w:val="20"/>
        </w:rPr>
      </w:pPr>
    </w:p>
    <w:tbl>
      <w:tblPr>
        <w:tblW w:w="0" w:type="auto"/>
        <w:tblInd w:w="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8413"/>
      </w:tblGrid>
      <w:tr w:rsidR="008E6D2C" w:rsidRPr="00A80B0F" w14:paraId="58DC872E" w14:textId="77777777" w:rsidTr="00CC4281">
        <w:trPr>
          <w:trHeight w:val="850"/>
        </w:trPr>
        <w:tc>
          <w:tcPr>
            <w:tcW w:w="8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9DFD4" w14:textId="77777777" w:rsidR="008E6D2C" w:rsidRPr="00A80B0F" w:rsidRDefault="008E6D2C" w:rsidP="00CC4281">
            <w:pPr>
              <w:pStyle w:val="Absatz09ptCourier"/>
              <w:rPr>
                <w:sz w:val="20"/>
                <w:szCs w:val="20"/>
              </w:rPr>
            </w:pP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instrText xml:space="preserve"> FORMTEXT </w:instrTex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separate"/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t> </w:t>
            </w:r>
            <w:r w:rsidRPr="00A80B0F">
              <w:rPr>
                <w:rFonts w:ascii="Arial" w:hAnsi="Arial" w:cs="Arial"/>
                <w:color w:val="3333FF"/>
                <w:sz w:val="20"/>
                <w:szCs w:val="20"/>
              </w:rPr>
              <w:fldChar w:fldCharType="end"/>
            </w:r>
          </w:p>
        </w:tc>
      </w:tr>
    </w:tbl>
    <w:p w14:paraId="1720095D" w14:textId="778C4A05" w:rsidR="008876D5" w:rsidRDefault="008876D5" w:rsidP="008E6D2C">
      <w:pPr>
        <w:pStyle w:val="berschrift4"/>
      </w:pPr>
      <w:r>
        <w:br w:type="page"/>
      </w:r>
    </w:p>
    <w:bookmarkStart w:id="94" w:name="_Toc14867131"/>
    <w:p w14:paraId="4313EC15" w14:textId="77777777" w:rsidR="00584678" w:rsidRDefault="00740104" w:rsidP="00872851">
      <w:pPr>
        <w:pStyle w:val="berschrift2"/>
      </w:pPr>
      <w:r>
        <w:rPr>
          <w:lang w:eastAsia="de-CH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992273" wp14:editId="07CB72C4">
                <wp:simplePos x="0" y="0"/>
                <wp:positionH relativeFrom="column">
                  <wp:posOffset>4338320</wp:posOffset>
                </wp:positionH>
                <wp:positionV relativeFrom="paragraph">
                  <wp:posOffset>-271780</wp:posOffset>
                </wp:positionV>
                <wp:extent cx="1439545" cy="447675"/>
                <wp:effectExtent l="0" t="0" r="8255" b="9525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D9B45D" w14:textId="0FCA308C" w:rsidR="00CC4281" w:rsidRPr="00C87C73" w:rsidRDefault="00CC4281" w:rsidP="00976793">
                            <w:pPr>
                              <w:spacing w:before="4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87C73">
                              <w:rPr>
                                <w:sz w:val="40"/>
                                <w:szCs w:val="40"/>
                              </w:rPr>
                              <w:t xml:space="preserve">Register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92273" id="Text Box 12" o:spid="_x0000_s1030" type="#_x0000_t202" style="position:absolute;left:0;text-align:left;margin-left:341.6pt;margin-top:-21.4pt;width:113.3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">
                <v:textbox>
                  <w:txbxContent>
                    <w:p w14:paraId="77D9B45D" w14:textId="0FCA308C" w:rsidR="00CC4281" w:rsidRPr="00C87C73" w:rsidRDefault="00CC4281" w:rsidP="00976793">
                      <w:pPr>
                        <w:spacing w:before="4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87C73">
                        <w:rPr>
                          <w:sz w:val="40"/>
                          <w:szCs w:val="40"/>
                        </w:rPr>
                        <w:t xml:space="preserve">Register </w:t>
                      </w:r>
                      <w:r>
                        <w:rPr>
                          <w:sz w:val="40"/>
                          <w:szCs w:val="40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8E7D89" w:rsidRPr="00B00B90">
        <w:t>Z2</w:t>
      </w:r>
      <w:r w:rsidR="00D7246F">
        <w:tab/>
      </w:r>
      <w:r w:rsidR="00AB33B3">
        <w:tab/>
      </w:r>
      <w:r w:rsidR="002B241D" w:rsidRPr="00B00B90">
        <w:t>Preis</w:t>
      </w:r>
      <w:bookmarkEnd w:id="86"/>
      <w:bookmarkEnd w:id="94"/>
    </w:p>
    <w:p w14:paraId="6E54BD6A" w14:textId="6B20A3AD" w:rsidR="00455839" w:rsidRPr="00267A4E" w:rsidRDefault="00455839" w:rsidP="00455839">
      <w:pPr>
        <w:ind w:left="709"/>
        <w:jc w:val="left"/>
        <w:rPr>
          <w:sz w:val="20"/>
        </w:rPr>
      </w:pPr>
      <w:bookmarkStart w:id="95" w:name="_Toc166552130"/>
      <w:bookmarkStart w:id="96" w:name="_Toc286661608"/>
      <w:bookmarkStart w:id="97" w:name="_Toc286662010"/>
      <w:bookmarkStart w:id="98" w:name="_Toc286672355"/>
      <w:r w:rsidRPr="00267A4E">
        <w:rPr>
          <w:sz w:val="20"/>
        </w:rPr>
        <w:t xml:space="preserve">Die Beilage </w:t>
      </w:r>
      <w:r w:rsidR="008E6D2C">
        <w:rPr>
          <w:sz w:val="20"/>
        </w:rPr>
        <w:t>8 Preisblatt</w:t>
      </w:r>
      <w:r w:rsidRPr="00267A4E">
        <w:rPr>
          <w:sz w:val="20"/>
        </w:rPr>
        <w:t xml:space="preserve"> ist de</w:t>
      </w:r>
      <w:r>
        <w:rPr>
          <w:sz w:val="20"/>
        </w:rPr>
        <w:t>m</w:t>
      </w:r>
      <w:r w:rsidRPr="00267A4E">
        <w:rPr>
          <w:sz w:val="20"/>
        </w:rPr>
        <w:t xml:space="preserve"> Register </w:t>
      </w:r>
      <w:r w:rsidR="008E6D2C">
        <w:rPr>
          <w:sz w:val="20"/>
        </w:rPr>
        <w:t>D</w:t>
      </w:r>
      <w:r>
        <w:rPr>
          <w:sz w:val="20"/>
        </w:rPr>
        <w:t xml:space="preserve"> </w:t>
      </w:r>
      <w:r w:rsidRPr="00267A4E">
        <w:rPr>
          <w:sz w:val="20"/>
        </w:rPr>
        <w:t>rechtsgültig unterzeichnet beizulegen.</w:t>
      </w:r>
    </w:p>
    <w:p w14:paraId="43F378E7" w14:textId="77777777" w:rsidR="005B0B57" w:rsidRDefault="005B0B57" w:rsidP="007B65DD">
      <w:pPr>
        <w:pStyle w:val="Standard1"/>
      </w:pPr>
      <w:r>
        <w:br w:type="page"/>
      </w:r>
    </w:p>
    <w:bookmarkStart w:id="99" w:name="_Toc14170415"/>
    <w:bookmarkStart w:id="100" w:name="_Toc14867132"/>
    <w:bookmarkStart w:id="101" w:name="_Toc152646982"/>
    <w:bookmarkEnd w:id="95"/>
    <w:bookmarkEnd w:id="96"/>
    <w:bookmarkEnd w:id="97"/>
    <w:bookmarkEnd w:id="98"/>
    <w:p w14:paraId="6E72173F" w14:textId="56E91D20" w:rsidR="00B0199B" w:rsidRDefault="00B0199B" w:rsidP="00B0199B">
      <w:pPr>
        <w:pStyle w:val="berschrift2"/>
      </w:pPr>
      <w:r>
        <w:rPr>
          <w:lang w:eastAsia="de-CH"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2FE8CA4" wp14:editId="1A663557">
                <wp:simplePos x="0" y="0"/>
                <wp:positionH relativeFrom="column">
                  <wp:posOffset>4338320</wp:posOffset>
                </wp:positionH>
                <wp:positionV relativeFrom="paragraph">
                  <wp:posOffset>-271780</wp:posOffset>
                </wp:positionV>
                <wp:extent cx="1439545" cy="447675"/>
                <wp:effectExtent l="0" t="0" r="8255" b="9525"/>
                <wp:wrapNone/>
                <wp:docPr id="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6244D" w14:textId="2F5181D6" w:rsidR="00CC4281" w:rsidRPr="00C87C73" w:rsidRDefault="00CC4281" w:rsidP="00B0199B">
                            <w:pPr>
                              <w:spacing w:before="4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87C73">
                              <w:rPr>
                                <w:sz w:val="40"/>
                                <w:szCs w:val="40"/>
                              </w:rPr>
                              <w:t xml:space="preserve">Register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E8CA4" id="Text Box 13" o:spid="_x0000_s1031" type="#_x0000_t202" style="position:absolute;left:0;text-align:left;margin-left:341.6pt;margin-top:-21.4pt;width:113.35pt;height:35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">
                <v:textbox>
                  <w:txbxContent>
                    <w:p w14:paraId="33B6244D" w14:textId="2F5181D6" w:rsidR="00CC4281" w:rsidRPr="00C87C73" w:rsidRDefault="00CC4281" w:rsidP="00B0199B">
                      <w:pPr>
                        <w:spacing w:before="4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87C73">
                        <w:rPr>
                          <w:sz w:val="40"/>
                          <w:szCs w:val="40"/>
                        </w:rPr>
                        <w:t xml:space="preserve">Register </w:t>
                      </w:r>
                      <w:r>
                        <w:rPr>
                          <w:sz w:val="40"/>
                          <w:szCs w:val="40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Pr="00214D9B">
        <w:t>Z3</w:t>
      </w:r>
      <w:r>
        <w:tab/>
      </w:r>
      <w:r>
        <w:tab/>
      </w:r>
      <w:bookmarkEnd w:id="99"/>
      <w:r w:rsidR="008E6D2C">
        <w:t>Auftragsanalyse / Vorgehenskonzept</w:t>
      </w:r>
      <w:bookmarkEnd w:id="100"/>
    </w:p>
    <w:tbl>
      <w:tblPr>
        <w:tblStyle w:val="Tabellenraster"/>
        <w:tblW w:w="8476" w:type="dxa"/>
        <w:tblInd w:w="704" w:type="dxa"/>
        <w:tblLook w:val="04A0" w:firstRow="1" w:lastRow="0" w:firstColumn="1" w:lastColumn="0" w:noHBand="0" w:noVBand="1"/>
      </w:tblPr>
      <w:tblGrid>
        <w:gridCol w:w="8476"/>
      </w:tblGrid>
      <w:tr w:rsidR="00B0199B" w14:paraId="62448369" w14:textId="77777777" w:rsidTr="00437EF2">
        <w:trPr>
          <w:trHeight w:val="850"/>
        </w:trPr>
        <w:tc>
          <w:tcPr>
            <w:tcW w:w="8476" w:type="dxa"/>
          </w:tcPr>
          <w:p w14:paraId="29F2CA38" w14:textId="77777777" w:rsidR="00B0199B" w:rsidRDefault="00B0199B" w:rsidP="00437EF2">
            <w:pPr>
              <w:pStyle w:val="TabelleEingabeAnbieter"/>
            </w:pPr>
            <w:r w:rsidRPr="00A80B0F"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A80B0F">
              <w:instrText xml:space="preserve"> FORMTEXT </w:instrText>
            </w:r>
            <w:r w:rsidRPr="00A80B0F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A80B0F">
              <w:fldChar w:fldCharType="end"/>
            </w:r>
          </w:p>
        </w:tc>
      </w:tr>
    </w:tbl>
    <w:p w14:paraId="79722E67" w14:textId="77777777" w:rsidR="00B0199B" w:rsidRDefault="00B0199B" w:rsidP="00B0199B">
      <w:pPr>
        <w:jc w:val="left"/>
        <w:rPr>
          <w:b/>
          <w:noProof/>
          <w:szCs w:val="22"/>
        </w:rPr>
      </w:pPr>
      <w:r>
        <w:br w:type="page"/>
      </w:r>
    </w:p>
    <w:bookmarkStart w:id="102" w:name="_Toc14170416"/>
    <w:bookmarkStart w:id="103" w:name="_Toc14867133"/>
    <w:p w14:paraId="1243827E" w14:textId="43C5FCA6" w:rsidR="008E6D2C" w:rsidRDefault="00B0199B" w:rsidP="008E6D2C">
      <w:pPr>
        <w:pStyle w:val="berschrift2"/>
      </w:pPr>
      <w:r>
        <w:rPr>
          <w:lang w:eastAsia="de-CH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E190233" wp14:editId="00765631">
                <wp:simplePos x="0" y="0"/>
                <wp:positionH relativeFrom="margin">
                  <wp:posOffset>4368800</wp:posOffset>
                </wp:positionH>
                <wp:positionV relativeFrom="paragraph">
                  <wp:posOffset>-272415</wp:posOffset>
                </wp:positionV>
                <wp:extent cx="1439545" cy="447675"/>
                <wp:effectExtent l="0" t="0" r="27305" b="28575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19890" w14:textId="35D60788" w:rsidR="00CC4281" w:rsidRPr="00C87C73" w:rsidRDefault="00CC4281" w:rsidP="00B0199B">
                            <w:pPr>
                              <w:spacing w:before="4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87C73">
                              <w:rPr>
                                <w:sz w:val="40"/>
                                <w:szCs w:val="40"/>
                              </w:rPr>
                              <w:t xml:space="preserve">Register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90233" id="_x0000_s1032" type="#_x0000_t202" style="position:absolute;left:0;text-align:left;margin-left:344pt;margin-top:-21.45pt;width:113.35pt;height:35.25pt;z-index:251665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">
                <v:textbox>
                  <w:txbxContent>
                    <w:p w14:paraId="7D819890" w14:textId="35D60788" w:rsidR="00CC4281" w:rsidRPr="00C87C73" w:rsidRDefault="00CC4281" w:rsidP="00B0199B">
                      <w:pPr>
                        <w:spacing w:before="4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87C73">
                        <w:rPr>
                          <w:sz w:val="40"/>
                          <w:szCs w:val="40"/>
                        </w:rPr>
                        <w:t xml:space="preserve">Register </w:t>
                      </w:r>
                      <w:r>
                        <w:rPr>
                          <w:sz w:val="40"/>
                          <w:szCs w:val="40"/>
                        </w:rPr>
                        <w:t>F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 xml:space="preserve">Z4 </w:t>
      </w:r>
      <w:bookmarkEnd w:id="102"/>
      <w:r w:rsidR="008E6D2C">
        <w:t>Projektorganisation / Ressourcenplanung</w:t>
      </w:r>
      <w:bookmarkEnd w:id="103"/>
    </w:p>
    <w:tbl>
      <w:tblPr>
        <w:tblStyle w:val="Tabellenraster"/>
        <w:tblW w:w="8476" w:type="dxa"/>
        <w:tblInd w:w="704" w:type="dxa"/>
        <w:tblLook w:val="04A0" w:firstRow="1" w:lastRow="0" w:firstColumn="1" w:lastColumn="0" w:noHBand="0" w:noVBand="1"/>
      </w:tblPr>
      <w:tblGrid>
        <w:gridCol w:w="8476"/>
      </w:tblGrid>
      <w:tr w:rsidR="008E6D2C" w14:paraId="51B13B88" w14:textId="77777777" w:rsidTr="00CC4281">
        <w:trPr>
          <w:trHeight w:val="850"/>
        </w:trPr>
        <w:tc>
          <w:tcPr>
            <w:tcW w:w="8476" w:type="dxa"/>
          </w:tcPr>
          <w:p w14:paraId="42F1CF79" w14:textId="77777777" w:rsidR="008E6D2C" w:rsidRDefault="008E6D2C" w:rsidP="00CC4281">
            <w:pPr>
              <w:pStyle w:val="TabelleEingabeAnbieter"/>
            </w:pPr>
            <w:r w:rsidRPr="00A80B0F"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A80B0F">
              <w:instrText xml:space="preserve"> FORMTEXT </w:instrText>
            </w:r>
            <w:r w:rsidRPr="00A80B0F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A80B0F">
              <w:fldChar w:fldCharType="end"/>
            </w:r>
          </w:p>
        </w:tc>
      </w:tr>
    </w:tbl>
    <w:p w14:paraId="1745C3CC" w14:textId="77777777" w:rsidR="008E6D2C" w:rsidRDefault="008E6D2C" w:rsidP="008E6D2C">
      <w:pPr>
        <w:jc w:val="left"/>
        <w:rPr>
          <w:b/>
          <w:noProof/>
          <w:szCs w:val="22"/>
        </w:rPr>
      </w:pPr>
      <w:r>
        <w:br w:type="page"/>
      </w:r>
    </w:p>
    <w:bookmarkStart w:id="104" w:name="_Toc14867134"/>
    <w:p w14:paraId="3FE2DE01" w14:textId="3A007D1A" w:rsidR="00EF1FF5" w:rsidRDefault="00740104" w:rsidP="008E7D89">
      <w:pPr>
        <w:pStyle w:val="berschrift1"/>
        <w:rPr>
          <w:noProof w:val="0"/>
        </w:rPr>
      </w:pPr>
      <w:r>
        <w:rPr>
          <w:lang w:eastAsia="de-CH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6D54C59" wp14:editId="4FDED52A">
                <wp:simplePos x="0" y="0"/>
                <wp:positionH relativeFrom="column">
                  <wp:posOffset>4337050</wp:posOffset>
                </wp:positionH>
                <wp:positionV relativeFrom="paragraph">
                  <wp:posOffset>-271780</wp:posOffset>
                </wp:positionV>
                <wp:extent cx="1439545" cy="447675"/>
                <wp:effectExtent l="0" t="0" r="8255" b="952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98FA4" w14:textId="106BF0C3" w:rsidR="00CC4281" w:rsidRPr="00C87C73" w:rsidRDefault="00CC4281" w:rsidP="0044151C">
                            <w:pPr>
                              <w:spacing w:before="4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87C73">
                              <w:rPr>
                                <w:sz w:val="40"/>
                                <w:szCs w:val="40"/>
                              </w:rPr>
                              <w:t xml:space="preserve">Register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D54C59" id="Text Box 17" o:spid="_x0000_s1033" type="#_x0000_t202" style="position:absolute;left:0;text-align:left;margin-left:341.5pt;margin-top:-21.4pt;width:113.35pt;height:35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">
                <v:textbox>
                  <w:txbxContent>
                    <w:p w14:paraId="66598FA4" w14:textId="106BF0C3" w:rsidR="00CC4281" w:rsidRPr="00C87C73" w:rsidRDefault="00CC4281" w:rsidP="0044151C">
                      <w:pPr>
                        <w:spacing w:before="4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87C73">
                        <w:rPr>
                          <w:sz w:val="40"/>
                          <w:szCs w:val="40"/>
                        </w:rPr>
                        <w:t xml:space="preserve">Register </w:t>
                      </w:r>
                      <w:r>
                        <w:rPr>
                          <w:sz w:val="40"/>
                          <w:szCs w:val="40"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  <w:r w:rsidR="00EF1FF5" w:rsidRPr="00A22750">
        <w:rPr>
          <w:noProof w:val="0"/>
        </w:rPr>
        <w:t>Beilagen</w:t>
      </w:r>
      <w:bookmarkEnd w:id="101"/>
      <w:bookmarkEnd w:id="104"/>
    </w:p>
    <w:p w14:paraId="7D6B9916" w14:textId="77777777" w:rsidR="00145BF4" w:rsidRPr="00145BF4" w:rsidRDefault="001F5914" w:rsidP="001F5914">
      <w:pPr>
        <w:pStyle w:val="TabelleEingabeAnbieter"/>
        <w:ind w:left="709"/>
        <w:rPr>
          <w:color w:val="auto"/>
        </w:rPr>
      </w:pPr>
      <w:r w:rsidRPr="00145BF4">
        <w:rPr>
          <w:color w:val="auto"/>
        </w:rPr>
        <w:t>Nachfolgende Beilagen des Anbieters dienen nur als zusätzliche Information und werden nicht bewertet.</w:t>
      </w:r>
    </w:p>
    <w:p w14:paraId="23DCE132" w14:textId="77777777" w:rsidR="00145BF4" w:rsidRPr="00145BF4" w:rsidRDefault="00145BF4" w:rsidP="001F5914">
      <w:pPr>
        <w:pStyle w:val="TabelleEingabeAnbieter"/>
        <w:ind w:left="709"/>
        <w:rPr>
          <w:color w:val="auto"/>
        </w:rPr>
      </w:pPr>
    </w:p>
    <w:p w14:paraId="6BB80CE9" w14:textId="77777777" w:rsidR="00D46318" w:rsidRPr="00E33042" w:rsidRDefault="00947F50" w:rsidP="001F5914">
      <w:pPr>
        <w:pStyle w:val="TabelleEingabeAnbieter"/>
        <w:ind w:left="709"/>
      </w:pPr>
      <w:r w:rsidRPr="00E33042">
        <w:fldChar w:fldCharType="begin">
          <w:ffData>
            <w:name w:val="Text53"/>
            <w:enabled/>
            <w:calcOnExit w:val="0"/>
            <w:textInput/>
          </w:ffData>
        </w:fldChar>
      </w:r>
      <w:r w:rsidR="001F5914" w:rsidRPr="00E33042">
        <w:instrText xml:space="preserve"> FORMTEXT </w:instrText>
      </w:r>
      <w:r w:rsidRPr="00E33042">
        <w:fldChar w:fldCharType="separate"/>
      </w:r>
      <w:bookmarkStart w:id="105" w:name="_Toc428948196"/>
      <w:bookmarkStart w:id="106" w:name="_Toc428887750"/>
      <w:bookmarkStart w:id="107" w:name="_Toc428887789"/>
      <w:r w:rsidR="001F5914" w:rsidRPr="00E33042">
        <w:t> </w:t>
      </w:r>
      <w:r w:rsidR="001F5914" w:rsidRPr="00E33042">
        <w:t> </w:t>
      </w:r>
      <w:r w:rsidR="001F5914" w:rsidRPr="00E33042">
        <w:t> </w:t>
      </w:r>
      <w:r w:rsidR="001F5914" w:rsidRPr="00E33042">
        <w:t> </w:t>
      </w:r>
      <w:r w:rsidR="001F5914" w:rsidRPr="00E33042">
        <w:t> </w:t>
      </w:r>
      <w:bookmarkEnd w:id="105"/>
      <w:bookmarkEnd w:id="106"/>
      <w:bookmarkEnd w:id="107"/>
      <w:r w:rsidRPr="00E33042">
        <w:fldChar w:fldCharType="end"/>
      </w:r>
    </w:p>
    <w:sectPr w:rsidR="00D46318" w:rsidRPr="00E33042" w:rsidSect="00D37175">
      <w:footerReference w:type="default" r:id="rId16"/>
      <w:footerReference w:type="first" r:id="rId17"/>
      <w:pgSz w:w="11906" w:h="16838" w:code="9"/>
      <w:pgMar w:top="1418" w:right="1418" w:bottom="1134" w:left="1418" w:header="567" w:footer="34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C95EB" w14:textId="77777777" w:rsidR="0032589A" w:rsidRDefault="0032589A">
      <w:r>
        <w:separator/>
      </w:r>
    </w:p>
  </w:endnote>
  <w:endnote w:type="continuationSeparator" w:id="0">
    <w:p w14:paraId="4FA48A53" w14:textId="77777777" w:rsidR="0032589A" w:rsidRDefault="0032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Arial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B1155" w14:textId="0CD59DEC" w:rsidR="00CC4281" w:rsidRDefault="00CC4281" w:rsidP="00A83DA5">
    <w:pPr>
      <w:pStyle w:val="Fuzeile"/>
      <w:pBdr>
        <w:top w:val="single" w:sz="4" w:space="1" w:color="auto"/>
      </w:pBdr>
      <w:tabs>
        <w:tab w:val="clear" w:pos="9070"/>
        <w:tab w:val="center" w:pos="4536"/>
        <w:tab w:val="right" w:pos="9072"/>
        <w:tab w:val="right" w:pos="14317"/>
      </w:tabs>
      <w:spacing w:before="60"/>
      <w:rPr>
        <w:sz w:val="14"/>
      </w:rPr>
    </w:pPr>
    <w:r>
      <w:rPr>
        <w:sz w:val="14"/>
      </w:rPr>
      <w:t>Teil C: Angebotsunterlagen</w:t>
    </w:r>
    <w:r>
      <w:rPr>
        <w:sz w:val="14"/>
      </w:rPr>
      <w:tab/>
      <w:t xml:space="preserve">Datum: </w:t>
    </w:r>
    <w:r>
      <w:rPr>
        <w:sz w:val="14"/>
      </w:rPr>
      <w:fldChar w:fldCharType="begin"/>
    </w:r>
    <w:r>
      <w:rPr>
        <w:sz w:val="14"/>
      </w:rPr>
      <w:instrText xml:space="preserve"> DATE \@ "dd.MM.yyyy" </w:instrText>
    </w:r>
    <w:r>
      <w:rPr>
        <w:sz w:val="14"/>
      </w:rPr>
      <w:fldChar w:fldCharType="separate"/>
    </w:r>
    <w:r w:rsidR="00487050">
      <w:rPr>
        <w:sz w:val="14"/>
      </w:rPr>
      <w:t>29.08.2019</w:t>
    </w:r>
    <w:r>
      <w:rPr>
        <w:sz w:val="14"/>
      </w:rPr>
      <w:fldChar w:fldCharType="end"/>
    </w:r>
    <w:r>
      <w:rPr>
        <w:sz w:val="14"/>
      </w:rPr>
      <w:tab/>
    </w:r>
    <w:r>
      <w:rPr>
        <w:sz w:val="14"/>
        <w:lang w:val="de-DE"/>
      </w:rPr>
      <w:t xml:space="preserve">Seite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PAGE </w:instrText>
    </w:r>
    <w:r>
      <w:rPr>
        <w:sz w:val="14"/>
        <w:lang w:val="de-DE"/>
      </w:rPr>
      <w:fldChar w:fldCharType="separate"/>
    </w:r>
    <w:r w:rsidR="00487050">
      <w:rPr>
        <w:sz w:val="14"/>
        <w:lang w:val="de-DE"/>
      </w:rPr>
      <w:t>2</w:t>
    </w:r>
    <w:r>
      <w:rPr>
        <w:sz w:val="14"/>
        <w:lang w:val="de-DE"/>
      </w:rPr>
      <w:fldChar w:fldCharType="end"/>
    </w:r>
    <w:r>
      <w:rPr>
        <w:sz w:val="14"/>
        <w:lang w:val="de-DE"/>
      </w:rPr>
      <w:t xml:space="preserve"> von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NUMPAGES </w:instrText>
    </w:r>
    <w:r>
      <w:rPr>
        <w:sz w:val="14"/>
        <w:lang w:val="de-DE"/>
      </w:rPr>
      <w:fldChar w:fldCharType="separate"/>
    </w:r>
    <w:r w:rsidR="00487050">
      <w:rPr>
        <w:sz w:val="14"/>
        <w:lang w:val="de-DE"/>
      </w:rPr>
      <w:t>25</w:t>
    </w:r>
    <w:r>
      <w:rPr>
        <w:sz w:val="14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A74D3" w14:textId="4561F0DC" w:rsidR="00CC4281" w:rsidRDefault="00CC4281" w:rsidP="00C82540">
    <w:pPr>
      <w:pStyle w:val="Fuzeile"/>
      <w:pBdr>
        <w:top w:val="single" w:sz="4" w:space="1" w:color="auto"/>
      </w:pBdr>
      <w:tabs>
        <w:tab w:val="clear" w:pos="9070"/>
        <w:tab w:val="center" w:pos="7088"/>
        <w:tab w:val="right" w:pos="14317"/>
      </w:tabs>
      <w:spacing w:before="60"/>
      <w:rPr>
        <w:sz w:val="14"/>
      </w:rPr>
    </w:pPr>
    <w:r>
      <w:rPr>
        <w:sz w:val="14"/>
      </w:rPr>
      <w:t>Teil C1: Angebotsunterlagen</w:t>
    </w:r>
    <w:r>
      <w:rPr>
        <w:sz w:val="14"/>
      </w:rPr>
      <w:tab/>
      <w:t xml:space="preserve">Datum: </w:t>
    </w:r>
    <w:r>
      <w:rPr>
        <w:sz w:val="14"/>
      </w:rPr>
      <w:fldChar w:fldCharType="begin"/>
    </w:r>
    <w:r>
      <w:rPr>
        <w:sz w:val="14"/>
      </w:rPr>
      <w:instrText xml:space="preserve"> DATE \@ "dd.MM.yyyy" </w:instrText>
    </w:r>
    <w:r>
      <w:rPr>
        <w:sz w:val="14"/>
      </w:rPr>
      <w:fldChar w:fldCharType="separate"/>
    </w:r>
    <w:r w:rsidR="00487050">
      <w:rPr>
        <w:sz w:val="14"/>
      </w:rPr>
      <w:t>29.08.2019</w:t>
    </w:r>
    <w:r>
      <w:rPr>
        <w:sz w:val="14"/>
      </w:rPr>
      <w:fldChar w:fldCharType="end"/>
    </w:r>
    <w:r>
      <w:rPr>
        <w:sz w:val="14"/>
      </w:rPr>
      <w:tab/>
    </w:r>
    <w:r>
      <w:rPr>
        <w:sz w:val="14"/>
        <w:lang w:val="de-DE"/>
      </w:rPr>
      <w:t xml:space="preserve">Seite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PAGE </w:instrText>
    </w:r>
    <w:r>
      <w:rPr>
        <w:sz w:val="14"/>
        <w:lang w:val="de-DE"/>
      </w:rPr>
      <w:fldChar w:fldCharType="separate"/>
    </w:r>
    <w:r>
      <w:rPr>
        <w:sz w:val="14"/>
        <w:lang w:val="de-DE"/>
      </w:rPr>
      <w:t>8</w:t>
    </w:r>
    <w:r>
      <w:rPr>
        <w:sz w:val="14"/>
        <w:lang w:val="de-DE"/>
      </w:rPr>
      <w:fldChar w:fldCharType="end"/>
    </w:r>
    <w:r>
      <w:rPr>
        <w:sz w:val="14"/>
        <w:lang w:val="de-DE"/>
      </w:rPr>
      <w:t xml:space="preserve"> von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NUMPAGES </w:instrText>
    </w:r>
    <w:r>
      <w:rPr>
        <w:sz w:val="14"/>
        <w:lang w:val="de-DE"/>
      </w:rPr>
      <w:fldChar w:fldCharType="separate"/>
    </w:r>
    <w:r>
      <w:rPr>
        <w:sz w:val="14"/>
        <w:lang w:val="de-DE"/>
      </w:rPr>
      <w:t>27</w:t>
    </w:r>
    <w:r>
      <w:rPr>
        <w:sz w:val="14"/>
        <w:lang w:val="de-D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0AF20" w14:textId="3DE837FF" w:rsidR="00CC4281" w:rsidRPr="003B2668" w:rsidRDefault="00CC4281" w:rsidP="003E69A0">
    <w:pPr>
      <w:pStyle w:val="Fuzeile"/>
      <w:pBdr>
        <w:top w:val="single" w:sz="4" w:space="1" w:color="auto"/>
      </w:pBdr>
      <w:tabs>
        <w:tab w:val="clear" w:pos="9070"/>
        <w:tab w:val="center" w:pos="7088"/>
        <w:tab w:val="right" w:pos="14317"/>
      </w:tabs>
      <w:spacing w:before="60"/>
      <w:rPr>
        <w:sz w:val="14"/>
      </w:rPr>
    </w:pPr>
    <w:r>
      <w:rPr>
        <w:sz w:val="14"/>
      </w:rPr>
      <w:t>Teil C: Angebotsunterlagen</w:t>
    </w:r>
    <w:r>
      <w:rPr>
        <w:sz w:val="14"/>
      </w:rPr>
      <w:tab/>
      <w:t xml:space="preserve">Datum: </w:t>
    </w:r>
    <w:r>
      <w:rPr>
        <w:sz w:val="14"/>
      </w:rPr>
      <w:fldChar w:fldCharType="begin"/>
    </w:r>
    <w:r>
      <w:rPr>
        <w:sz w:val="14"/>
      </w:rPr>
      <w:instrText xml:space="preserve"> DATE \@ "dd.MM.yyyy" </w:instrText>
    </w:r>
    <w:r>
      <w:rPr>
        <w:sz w:val="14"/>
      </w:rPr>
      <w:fldChar w:fldCharType="separate"/>
    </w:r>
    <w:r w:rsidR="00487050">
      <w:rPr>
        <w:sz w:val="14"/>
      </w:rPr>
      <w:t>29.08.2019</w:t>
    </w:r>
    <w:r>
      <w:rPr>
        <w:sz w:val="14"/>
      </w:rPr>
      <w:fldChar w:fldCharType="end"/>
    </w:r>
    <w:r>
      <w:rPr>
        <w:sz w:val="14"/>
      </w:rPr>
      <w:tab/>
    </w:r>
    <w:r>
      <w:rPr>
        <w:sz w:val="14"/>
        <w:lang w:val="de-DE"/>
      </w:rPr>
      <w:t xml:space="preserve">Seite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PAGE </w:instrText>
    </w:r>
    <w:r>
      <w:rPr>
        <w:sz w:val="14"/>
        <w:lang w:val="de-DE"/>
      </w:rPr>
      <w:fldChar w:fldCharType="separate"/>
    </w:r>
    <w:r w:rsidR="00487050">
      <w:rPr>
        <w:sz w:val="14"/>
        <w:lang w:val="de-DE"/>
      </w:rPr>
      <w:t>7</w:t>
    </w:r>
    <w:r>
      <w:rPr>
        <w:sz w:val="14"/>
        <w:lang w:val="de-DE"/>
      </w:rPr>
      <w:fldChar w:fldCharType="end"/>
    </w:r>
    <w:r>
      <w:rPr>
        <w:sz w:val="14"/>
        <w:lang w:val="de-DE"/>
      </w:rPr>
      <w:t xml:space="preserve"> von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NUMPAGES </w:instrText>
    </w:r>
    <w:r>
      <w:rPr>
        <w:sz w:val="14"/>
        <w:lang w:val="de-DE"/>
      </w:rPr>
      <w:fldChar w:fldCharType="separate"/>
    </w:r>
    <w:r w:rsidR="00487050">
      <w:rPr>
        <w:sz w:val="14"/>
        <w:lang w:val="de-DE"/>
      </w:rPr>
      <w:t>25</w:t>
    </w:r>
    <w:r>
      <w:rPr>
        <w:sz w:val="14"/>
        <w:lang w:val="de-DE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B6BC2" w14:textId="3D7DAB1F" w:rsidR="00CC4281" w:rsidRDefault="00CC4281" w:rsidP="00AB33B3">
    <w:pPr>
      <w:pStyle w:val="Fuzeile"/>
      <w:pBdr>
        <w:top w:val="single" w:sz="4" w:space="1" w:color="auto"/>
      </w:pBdr>
      <w:tabs>
        <w:tab w:val="clear" w:pos="9070"/>
        <w:tab w:val="center" w:pos="4536"/>
        <w:tab w:val="right" w:pos="9072"/>
        <w:tab w:val="right" w:pos="14317"/>
      </w:tabs>
      <w:spacing w:before="60"/>
      <w:rPr>
        <w:sz w:val="14"/>
      </w:rPr>
    </w:pPr>
    <w:r>
      <w:rPr>
        <w:sz w:val="14"/>
      </w:rPr>
      <w:t>Teil C: Angebotsunterlagen</w:t>
    </w:r>
    <w:r>
      <w:rPr>
        <w:sz w:val="14"/>
      </w:rPr>
      <w:tab/>
      <w:t xml:space="preserve">Datum: </w:t>
    </w:r>
    <w:r>
      <w:rPr>
        <w:sz w:val="14"/>
      </w:rPr>
      <w:fldChar w:fldCharType="begin"/>
    </w:r>
    <w:r>
      <w:rPr>
        <w:sz w:val="14"/>
      </w:rPr>
      <w:instrText xml:space="preserve"> DATE \@ "dd.MM.yyyy" </w:instrText>
    </w:r>
    <w:r>
      <w:rPr>
        <w:sz w:val="14"/>
      </w:rPr>
      <w:fldChar w:fldCharType="separate"/>
    </w:r>
    <w:r w:rsidR="00487050">
      <w:rPr>
        <w:sz w:val="14"/>
      </w:rPr>
      <w:t>29.08.2019</w:t>
    </w:r>
    <w:r>
      <w:rPr>
        <w:sz w:val="14"/>
      </w:rPr>
      <w:fldChar w:fldCharType="end"/>
    </w:r>
    <w:r>
      <w:rPr>
        <w:sz w:val="14"/>
      </w:rPr>
      <w:tab/>
    </w:r>
    <w:r>
      <w:rPr>
        <w:sz w:val="14"/>
        <w:lang w:val="de-DE"/>
      </w:rPr>
      <w:t xml:space="preserve">Seite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PAGE </w:instrText>
    </w:r>
    <w:r>
      <w:rPr>
        <w:sz w:val="14"/>
        <w:lang w:val="de-DE"/>
      </w:rPr>
      <w:fldChar w:fldCharType="separate"/>
    </w:r>
    <w:r w:rsidR="00487050">
      <w:rPr>
        <w:sz w:val="14"/>
        <w:lang w:val="de-DE"/>
      </w:rPr>
      <w:t>21</w:t>
    </w:r>
    <w:r>
      <w:rPr>
        <w:sz w:val="14"/>
        <w:lang w:val="de-DE"/>
      </w:rPr>
      <w:fldChar w:fldCharType="end"/>
    </w:r>
    <w:r>
      <w:rPr>
        <w:sz w:val="14"/>
        <w:lang w:val="de-DE"/>
      </w:rPr>
      <w:t xml:space="preserve"> von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NUMPAGES </w:instrText>
    </w:r>
    <w:r>
      <w:rPr>
        <w:sz w:val="14"/>
        <w:lang w:val="de-DE"/>
      </w:rPr>
      <w:fldChar w:fldCharType="separate"/>
    </w:r>
    <w:r w:rsidR="00487050">
      <w:rPr>
        <w:sz w:val="14"/>
        <w:lang w:val="de-DE"/>
      </w:rPr>
      <w:t>25</w:t>
    </w:r>
    <w:r>
      <w:rPr>
        <w:sz w:val="14"/>
        <w:lang w:val="de-DE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5AC02" w14:textId="246E35BB" w:rsidR="00CC4281" w:rsidRDefault="00CC4281" w:rsidP="003D3D16">
    <w:pPr>
      <w:pStyle w:val="Fuzeile"/>
      <w:pBdr>
        <w:top w:val="single" w:sz="4" w:space="1" w:color="auto"/>
      </w:pBdr>
      <w:tabs>
        <w:tab w:val="clear" w:pos="9070"/>
        <w:tab w:val="center" w:pos="4536"/>
        <w:tab w:val="right" w:pos="14317"/>
      </w:tabs>
      <w:spacing w:before="60"/>
      <w:rPr>
        <w:sz w:val="14"/>
      </w:rPr>
    </w:pPr>
    <w:r>
      <w:rPr>
        <w:sz w:val="14"/>
      </w:rPr>
      <w:t>Teil C2: Angebotsunterlagen</w:t>
    </w:r>
    <w:r>
      <w:rPr>
        <w:sz w:val="14"/>
      </w:rPr>
      <w:tab/>
      <w:t xml:space="preserve">Datum: </w:t>
    </w:r>
    <w:r>
      <w:rPr>
        <w:sz w:val="14"/>
      </w:rPr>
      <w:fldChar w:fldCharType="begin"/>
    </w:r>
    <w:r>
      <w:rPr>
        <w:sz w:val="14"/>
      </w:rPr>
      <w:instrText xml:space="preserve"> DATE \@ "dd.MM.yyyy" </w:instrText>
    </w:r>
    <w:r>
      <w:rPr>
        <w:sz w:val="14"/>
      </w:rPr>
      <w:fldChar w:fldCharType="separate"/>
    </w:r>
    <w:r w:rsidR="00487050">
      <w:rPr>
        <w:sz w:val="14"/>
      </w:rPr>
      <w:t>29.08.2019</w:t>
    </w:r>
    <w:r>
      <w:rPr>
        <w:sz w:val="14"/>
      </w:rPr>
      <w:fldChar w:fldCharType="end"/>
    </w:r>
    <w:r>
      <w:rPr>
        <w:sz w:val="14"/>
      </w:rPr>
      <w:tab/>
    </w:r>
    <w:r>
      <w:rPr>
        <w:sz w:val="14"/>
        <w:lang w:val="de-DE"/>
      </w:rPr>
      <w:t xml:space="preserve">Seite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PAGE </w:instrText>
    </w:r>
    <w:r>
      <w:rPr>
        <w:sz w:val="14"/>
        <w:lang w:val="de-DE"/>
      </w:rPr>
      <w:fldChar w:fldCharType="separate"/>
    </w:r>
    <w:r w:rsidR="00487050">
      <w:rPr>
        <w:sz w:val="14"/>
        <w:lang w:val="de-DE"/>
      </w:rPr>
      <w:t>8</w:t>
    </w:r>
    <w:r>
      <w:rPr>
        <w:sz w:val="14"/>
        <w:lang w:val="de-DE"/>
      </w:rPr>
      <w:fldChar w:fldCharType="end"/>
    </w:r>
    <w:r>
      <w:rPr>
        <w:sz w:val="14"/>
        <w:lang w:val="de-DE"/>
      </w:rPr>
      <w:t xml:space="preserve"> von </w:t>
    </w:r>
    <w:r>
      <w:rPr>
        <w:sz w:val="14"/>
        <w:lang w:val="de-DE"/>
      </w:rPr>
      <w:fldChar w:fldCharType="begin"/>
    </w:r>
    <w:r>
      <w:rPr>
        <w:sz w:val="14"/>
        <w:lang w:val="de-DE"/>
      </w:rPr>
      <w:instrText xml:space="preserve"> NUMPAGES </w:instrText>
    </w:r>
    <w:r>
      <w:rPr>
        <w:sz w:val="14"/>
        <w:lang w:val="de-DE"/>
      </w:rPr>
      <w:fldChar w:fldCharType="separate"/>
    </w:r>
    <w:r w:rsidR="00487050">
      <w:rPr>
        <w:sz w:val="14"/>
        <w:lang w:val="de-DE"/>
      </w:rPr>
      <w:t>25</w:t>
    </w:r>
    <w:r>
      <w:rPr>
        <w:sz w:val="14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887C0" w14:textId="77777777" w:rsidR="0032589A" w:rsidRDefault="0032589A">
      <w:pPr>
        <w:pStyle w:val="Fuzeile"/>
      </w:pPr>
      <w:r>
        <w:t>____________________</w:t>
      </w:r>
    </w:p>
  </w:footnote>
  <w:footnote w:type="continuationSeparator" w:id="0">
    <w:p w14:paraId="2DBF3055" w14:textId="77777777" w:rsidR="0032589A" w:rsidRDefault="0032589A">
      <w:pPr>
        <w:pStyle w:val="Fuzeile"/>
        <w:pBdr>
          <w:bottom w:val="single" w:sz="2" w:space="0" w:color="auto"/>
        </w:pBdr>
      </w:pPr>
    </w:p>
  </w:footnote>
  <w:footnote w:type="continuationNotice" w:id="1">
    <w:p w14:paraId="21C02CF5" w14:textId="77777777" w:rsidR="0032589A" w:rsidRDefault="0032589A">
      <w:pPr>
        <w:pStyle w:val="Fuzeile"/>
      </w:pPr>
      <w:r>
        <w:t>Fortzsetzung auf nächster Seite</w:t>
      </w:r>
    </w:p>
  </w:footnote>
  <w:footnote w:id="2">
    <w:p w14:paraId="66B7CC3F" w14:textId="77777777" w:rsidR="00CC4281" w:rsidRPr="009B09A3" w:rsidRDefault="00CC4281" w:rsidP="003E69A0">
      <w:pPr>
        <w:pStyle w:val="Funotentext"/>
        <w:rPr>
          <w:sz w:val="16"/>
          <w:szCs w:val="16"/>
        </w:rPr>
      </w:pPr>
      <w:r w:rsidRPr="009B09A3">
        <w:rPr>
          <w:rStyle w:val="Funotenzeichen"/>
          <w:sz w:val="16"/>
          <w:szCs w:val="16"/>
        </w:rPr>
        <w:footnoteRef/>
      </w:r>
      <w:r w:rsidRPr="009B09A3">
        <w:rPr>
          <w:sz w:val="16"/>
          <w:szCs w:val="16"/>
        </w:rPr>
        <w:tab/>
        <w:t>Gefordert ist eine PSP nach Artikel 11 (gemäss Teil A, Kapitel 4.2)</w:t>
      </w:r>
    </w:p>
  </w:footnote>
  <w:footnote w:id="3">
    <w:p w14:paraId="3423854C" w14:textId="77777777" w:rsidR="00CC4281" w:rsidRDefault="00CC4281" w:rsidP="003E69A0">
      <w:pPr>
        <w:pStyle w:val="Funotentext"/>
        <w:spacing w:before="0"/>
      </w:pPr>
      <w:r w:rsidRPr="009B09A3">
        <w:rPr>
          <w:rStyle w:val="Funotenzeichen"/>
          <w:sz w:val="16"/>
          <w:szCs w:val="16"/>
        </w:rPr>
        <w:footnoteRef/>
      </w:r>
      <w:r w:rsidRPr="009B09A3">
        <w:rPr>
          <w:sz w:val="16"/>
          <w:szCs w:val="16"/>
        </w:rPr>
        <w:t xml:space="preserve"> </w:t>
      </w:r>
      <w:r w:rsidRPr="009B09A3">
        <w:rPr>
          <w:sz w:val="16"/>
          <w:szCs w:val="16"/>
        </w:rPr>
        <w:tab/>
        <w:t>Die Erklärung muss persönlich unterschrieben werden.</w:t>
      </w:r>
    </w:p>
  </w:footnote>
  <w:footnote w:id="4">
    <w:p w14:paraId="51BD8A7A" w14:textId="77777777" w:rsidR="00CC4281" w:rsidRPr="009B09A3" w:rsidRDefault="00CC4281" w:rsidP="003E69A0">
      <w:pPr>
        <w:pStyle w:val="Funotentext"/>
        <w:rPr>
          <w:sz w:val="16"/>
          <w:szCs w:val="16"/>
        </w:rPr>
      </w:pPr>
      <w:r w:rsidRPr="009B09A3">
        <w:rPr>
          <w:rStyle w:val="Funotenzeichen"/>
          <w:sz w:val="16"/>
          <w:szCs w:val="16"/>
        </w:rPr>
        <w:footnoteRef/>
      </w:r>
      <w:r w:rsidRPr="009B09A3">
        <w:rPr>
          <w:sz w:val="16"/>
          <w:szCs w:val="16"/>
        </w:rPr>
        <w:t xml:space="preserve"> Full Time Equivalent bedeutet Vollzeit-Beschäftigte (100%) respektive Mitarbeiterkapazitäten.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CEECB" w14:textId="77777777" w:rsidR="00CC4281" w:rsidRDefault="00CC4281" w:rsidP="00D76910">
    <w:pPr>
      <w:tabs>
        <w:tab w:val="left" w:pos="2738"/>
      </w:tabs>
      <w:rPr>
        <w:b/>
        <w:sz w:val="15"/>
        <w:szCs w:val="24"/>
      </w:rPr>
    </w:pPr>
    <w:r>
      <w:rPr>
        <w:b/>
        <w:sz w:val="15"/>
        <w:szCs w:val="24"/>
      </w:rPr>
      <w:t>armasuisse Immobilien</w:t>
    </w:r>
  </w:p>
  <w:p w14:paraId="3561B7B1" w14:textId="1A7C0F4B" w:rsidR="00CC4281" w:rsidRPr="006907EE" w:rsidRDefault="00CC4281" w:rsidP="004F2DC5">
    <w:pPr>
      <w:pStyle w:val="Kopfzeile"/>
      <w:pBdr>
        <w:bottom w:val="single" w:sz="4" w:space="4" w:color="auto"/>
      </w:pBdr>
      <w:rPr>
        <w:sz w:val="15"/>
        <w:szCs w:val="24"/>
      </w:rPr>
    </w:pPr>
    <w:r>
      <w:rPr>
        <w:sz w:val="15"/>
        <w:szCs w:val="15"/>
      </w:rPr>
      <w:fldChar w:fldCharType="begin"/>
    </w:r>
    <w:r>
      <w:rPr>
        <w:sz w:val="15"/>
        <w:szCs w:val="15"/>
      </w:rPr>
      <w:instrText xml:space="preserve"> STYLEREF  "Titel der Ausschreibung"  \* MERGEFORMAT </w:instrText>
    </w:r>
    <w:r>
      <w:rPr>
        <w:sz w:val="15"/>
        <w:szCs w:val="15"/>
      </w:rPr>
      <w:fldChar w:fldCharType="separate"/>
    </w:r>
    <w:r w:rsidR="00487050">
      <w:rPr>
        <w:sz w:val="15"/>
        <w:szCs w:val="15"/>
      </w:rPr>
      <w:t>Ersatzausschreibung GEP / VEK / IB-Aufbau Koordinationsbüro FM Mitte</w:t>
    </w:r>
    <w:r>
      <w:rPr>
        <w:sz w:val="15"/>
        <w:szCs w:val="15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09" w:type="dxa"/>
      <w:tblInd w:w="-595" w:type="dxa"/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4848"/>
      <w:gridCol w:w="4961"/>
    </w:tblGrid>
    <w:tr w:rsidR="00CC4281" w14:paraId="4979A17E" w14:textId="77777777" w:rsidTr="00D37175">
      <w:trPr>
        <w:cantSplit/>
        <w:trHeight w:hRule="exact" w:val="1259"/>
      </w:trPr>
      <w:tc>
        <w:tcPr>
          <w:tcW w:w="4848" w:type="dxa"/>
        </w:tcPr>
        <w:p w14:paraId="7CAC1A6E" w14:textId="77777777" w:rsidR="00CC4281" w:rsidRDefault="00CC4281" w:rsidP="00D37175">
          <w:r>
            <w:rPr>
              <w:noProof/>
              <w:lang w:eastAsia="de-CH"/>
            </w:rPr>
            <w:drawing>
              <wp:inline distT="0" distB="0" distL="0" distR="0" wp14:anchorId="2813273D" wp14:editId="01D51028">
                <wp:extent cx="2006600" cy="876300"/>
                <wp:effectExtent l="19050" t="0" r="0" b="0"/>
                <wp:docPr id="3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6600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</w:tcPr>
        <w:p w14:paraId="717EFBF3" w14:textId="77777777" w:rsidR="00CC4281" w:rsidRPr="00AD1EF8" w:rsidRDefault="00CC4281" w:rsidP="00D37175">
          <w:pPr>
            <w:pStyle w:val="Kopfzeile"/>
            <w:rPr>
              <w:sz w:val="15"/>
              <w:szCs w:val="15"/>
            </w:rPr>
          </w:pPr>
          <w:r w:rsidRPr="00AD1EF8">
            <w:rPr>
              <w:sz w:val="15"/>
              <w:szCs w:val="15"/>
            </w:rPr>
            <w:t>Eidgenössisches Departement für Verteidigung</w:t>
          </w:r>
          <w:r w:rsidRPr="00AD1EF8">
            <w:rPr>
              <w:sz w:val="15"/>
              <w:szCs w:val="15"/>
            </w:rPr>
            <w:br/>
            <w:t>Bevölkerungsschutz und Sport VBS</w:t>
          </w:r>
        </w:p>
        <w:p w14:paraId="2F947B36" w14:textId="77777777" w:rsidR="00CC4281" w:rsidRPr="00AD1EF8" w:rsidRDefault="00CC4281" w:rsidP="00D37175">
          <w:pPr>
            <w:pStyle w:val="Hierarchiestufe3"/>
          </w:pPr>
          <w:r w:rsidRPr="00AD1EF8">
            <w:t>armasuisse</w:t>
          </w:r>
        </w:p>
        <w:sdt>
          <w:sdtPr>
            <w:alias w:val="HStufe"/>
            <w:tag w:val="HStufe;de"/>
            <w:id w:val="1096515700"/>
            <w:dropDownList>
              <w:listItem w:displayText="Rüstungschef" w:value="Rüstungschef"/>
              <w:listItem w:displayText="Stab Unternehmensleitung" w:value="Stab Unternehmensleitung"/>
              <w:listItem w:displayText="Kompetenzbereich Zentrale Dienste" w:value="Kompetenzbereich Zentrale Dienste"/>
              <w:listItem w:displayText="Kompetenzbereich Führungs- and Aufklärungssysteme" w:value="Kompetenzbereich Führungs- and Aufklärungssysteme"/>
              <w:listItem w:displayText="Kompetenzbereich Landsysteme" w:value="Kompetenzbereich Landsysteme"/>
              <w:listItem w:displayText="Kompetenzbereich Luftfahrtsysteme" w:value="Kompetenzbereich Luftfahrtsysteme"/>
              <w:listItem w:displayText="Kompetenzbereich Einkauf und Kooperationen" w:value="Kompetenzbereich Einkauf und Kooperationen"/>
              <w:listItem w:displayText="Kompetenzbereich Wissenschaft und Technologie" w:value="Kompetenzbereich Wissenschaft und Technologie"/>
              <w:listItem w:displayText="armasuisse Immobilien" w:value="armasuisse Immobilien"/>
              <w:listItem w:displayText="Bundesamt für Landestopografie (swisstopo)" w:value="Bundesamt für Landestopografie (swisstopo)"/>
            </w:dropDownList>
          </w:sdtPr>
          <w:sdtEndPr/>
          <w:sdtContent>
            <w:p w14:paraId="6E4789AD" w14:textId="77777777" w:rsidR="00CC4281" w:rsidRPr="00AD1EF8" w:rsidRDefault="00CC4281" w:rsidP="00D37175">
              <w:pPr>
                <w:pStyle w:val="Hierarchiestufe4"/>
              </w:pPr>
              <w:r w:rsidRPr="00AD1EF8">
                <w:t>armasuisse Immobilien</w:t>
              </w:r>
            </w:p>
          </w:sdtContent>
        </w:sdt>
      </w:tc>
    </w:tr>
  </w:tbl>
  <w:p w14:paraId="5A352B20" w14:textId="77777777" w:rsidR="00CC4281" w:rsidRPr="00D76910" w:rsidRDefault="00CC4281" w:rsidP="0041230D">
    <w:pPr>
      <w:pStyle w:val="Kopfzeile"/>
      <w:tabs>
        <w:tab w:val="clear" w:pos="9070"/>
        <w:tab w:val="left" w:pos="510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74375" w14:textId="77777777" w:rsidR="00CC4281" w:rsidRDefault="00CC4281" w:rsidP="00ED6472">
    <w:pPr>
      <w:tabs>
        <w:tab w:val="left" w:pos="2738"/>
      </w:tabs>
      <w:rPr>
        <w:b/>
        <w:sz w:val="15"/>
        <w:szCs w:val="24"/>
      </w:rPr>
    </w:pPr>
    <w:r>
      <w:rPr>
        <w:b/>
        <w:sz w:val="15"/>
        <w:szCs w:val="24"/>
      </w:rPr>
      <w:t>armasuisse Immobilien</w:t>
    </w:r>
  </w:p>
  <w:p w14:paraId="66039F31" w14:textId="3455AA77" w:rsidR="00CC4281" w:rsidRPr="006907EE" w:rsidRDefault="00CC4281" w:rsidP="004F2DC5">
    <w:pPr>
      <w:pStyle w:val="Kopfzeile"/>
      <w:pBdr>
        <w:bottom w:val="single" w:sz="4" w:space="4" w:color="auto"/>
      </w:pBdr>
      <w:rPr>
        <w:sz w:val="15"/>
        <w:szCs w:val="24"/>
      </w:rPr>
    </w:pPr>
    <w:r>
      <w:rPr>
        <w:sz w:val="15"/>
        <w:szCs w:val="15"/>
      </w:rPr>
      <w:fldChar w:fldCharType="begin"/>
    </w:r>
    <w:r>
      <w:rPr>
        <w:sz w:val="15"/>
        <w:szCs w:val="15"/>
      </w:rPr>
      <w:instrText xml:space="preserve"> STYLEREF  "Titel der Ausschreibung"  \* MERGEFORMAT </w:instrText>
    </w:r>
    <w:r>
      <w:rPr>
        <w:sz w:val="15"/>
        <w:szCs w:val="15"/>
      </w:rPr>
      <w:fldChar w:fldCharType="separate"/>
    </w:r>
    <w:r w:rsidR="00487050">
      <w:rPr>
        <w:sz w:val="15"/>
        <w:szCs w:val="15"/>
      </w:rPr>
      <w:t>Ersatzausschreibung GEP / VEK / IB-Aufbau Koordinationsbüro FM Mitte</w:t>
    </w:r>
    <w:r>
      <w:rPr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308268F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FFFFFF81"/>
    <w:multiLevelType w:val="singleLevel"/>
    <w:tmpl w:val="DAA806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5181CD0"/>
    <w:multiLevelType w:val="hybridMultilevel"/>
    <w:tmpl w:val="08C85508"/>
    <w:lvl w:ilvl="0" w:tplc="E1C25EE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E8EBC8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9CE976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54AA61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6C4329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50C5D2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DAE1BA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C645E6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2DEEAF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99684C"/>
    <w:multiLevelType w:val="singleLevel"/>
    <w:tmpl w:val="5E403672"/>
    <w:lvl w:ilvl="0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</w:abstractNum>
  <w:abstractNum w:abstractNumId="4" w15:restartNumberingAfterBreak="0">
    <w:nsid w:val="11F50C36"/>
    <w:multiLevelType w:val="singleLevel"/>
    <w:tmpl w:val="351E3B88"/>
    <w:lvl w:ilvl="0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</w:abstractNum>
  <w:abstractNum w:abstractNumId="5" w15:restartNumberingAfterBreak="0">
    <w:nsid w:val="155B76E0"/>
    <w:multiLevelType w:val="singleLevel"/>
    <w:tmpl w:val="682CD4F4"/>
    <w:lvl w:ilvl="0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</w:abstractNum>
  <w:abstractNum w:abstractNumId="6" w15:restartNumberingAfterBreak="0">
    <w:nsid w:val="30586CDD"/>
    <w:multiLevelType w:val="singleLevel"/>
    <w:tmpl w:val="6F322DE0"/>
    <w:lvl w:ilvl="0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</w:abstractNum>
  <w:abstractNum w:abstractNumId="7" w15:restartNumberingAfterBreak="0">
    <w:nsid w:val="39134F63"/>
    <w:multiLevelType w:val="multilevel"/>
    <w:tmpl w:val="57444EC4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8"/>
        <w:u w:val="none"/>
        <w:effect w:val="none"/>
        <w:vertAlign w:val="baseline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277"/>
        </w:tabs>
        <w:ind w:left="1277" w:hanging="709"/>
      </w:pPr>
      <w:rPr>
        <w:rFonts w:ascii="Arial" w:hAnsi="Arial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  <w:rPr>
        <w:rFonts w:ascii="Arial" w:hAnsi="Arial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560"/>
        </w:tabs>
        <w:ind w:left="1560" w:hanging="709"/>
      </w:pPr>
      <w:rPr>
        <w:rFonts w:ascii="Arial" w:hAnsi="Arial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4">
      <w:start w:val="1"/>
      <w:numFmt w:val="none"/>
      <w:pStyle w:val="berschrift5"/>
      <w:lvlText w:val="%5"/>
      <w:lvlJc w:val="left"/>
      <w:pPr>
        <w:tabs>
          <w:tab w:val="num" w:pos="0"/>
        </w:tabs>
        <w:ind w:left="0" w:firstLine="850"/>
      </w:pPr>
      <w:rPr>
        <w:rFonts w:ascii="Arial" w:hAnsi="Arial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5">
      <w:start w:val="1"/>
      <w:numFmt w:val="none"/>
      <w:pStyle w:val="berschrift6"/>
      <w:lvlText w:val="%6"/>
      <w:lvlJc w:val="left"/>
      <w:pPr>
        <w:tabs>
          <w:tab w:val="num" w:pos="0"/>
        </w:tabs>
        <w:ind w:left="0" w:firstLine="850"/>
      </w:pPr>
      <w:rPr>
        <w:rFonts w:ascii="Arial" w:hAnsi="Arial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6">
      <w:start w:val="1"/>
      <w:numFmt w:val="none"/>
      <w:pStyle w:val="berschrift7"/>
      <w:lvlText w:val="%7"/>
      <w:lvlJc w:val="left"/>
      <w:pPr>
        <w:tabs>
          <w:tab w:val="num" w:pos="0"/>
        </w:tabs>
        <w:ind w:left="0" w:firstLine="850"/>
      </w:pPr>
      <w:rPr>
        <w:rFonts w:ascii="Arial" w:hAnsi="Arial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7">
      <w:start w:val="1"/>
      <w:numFmt w:val="none"/>
      <w:pStyle w:val="berschrift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3A7E3550"/>
    <w:multiLevelType w:val="singleLevel"/>
    <w:tmpl w:val="8712215E"/>
    <w:lvl w:ilvl="0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</w:abstractNum>
  <w:abstractNum w:abstractNumId="9" w15:restartNumberingAfterBreak="0">
    <w:nsid w:val="4E08489F"/>
    <w:multiLevelType w:val="multilevel"/>
    <w:tmpl w:val="829E749A"/>
    <w:lvl w:ilvl="0">
      <w:start w:val="1"/>
      <w:numFmt w:val="decimal"/>
      <w:lvlRestart w:val="0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effect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effect w:val="none"/>
        <w:vertAlign w:val="baseline"/>
      </w:rPr>
    </w:lvl>
    <w:lvl w:ilvl="3">
      <w:start w:val="1"/>
      <w:numFmt w:val="none"/>
      <w:lvlText w:val="%4"/>
      <w:lvlJc w:val="left"/>
      <w:pPr>
        <w:tabs>
          <w:tab w:val="num" w:pos="0"/>
        </w:tabs>
        <w:ind w:left="0" w:firstLine="0"/>
      </w:pPr>
      <w:rPr>
        <w:rFonts w:ascii="Arial" w:hAnsi="Arial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effect w:val="none"/>
        <w:vertAlign w:val="baseline"/>
      </w:rPr>
    </w:lvl>
    <w:lvl w:ilvl="4">
      <w:start w:val="1"/>
      <w:numFmt w:val="none"/>
      <w:lvlText w:val="%5"/>
      <w:lvlJc w:val="left"/>
      <w:pPr>
        <w:tabs>
          <w:tab w:val="num" w:pos="0"/>
        </w:tabs>
        <w:ind w:left="0" w:firstLine="850"/>
      </w:pPr>
      <w:rPr>
        <w:rFonts w:ascii="Arial" w:hAnsi="Arial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effect w:val="none"/>
        <w:vertAlign w:val="baseline"/>
      </w:rPr>
    </w:lvl>
    <w:lvl w:ilvl="5">
      <w:start w:val="1"/>
      <w:numFmt w:val="none"/>
      <w:lvlText w:val="%6"/>
      <w:lvlJc w:val="left"/>
      <w:pPr>
        <w:tabs>
          <w:tab w:val="num" w:pos="0"/>
        </w:tabs>
        <w:ind w:left="0" w:firstLine="850"/>
      </w:pPr>
      <w:rPr>
        <w:rFonts w:ascii="Arial" w:hAnsi="Arial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effect w:val="none"/>
        <w:vertAlign w:val="baseline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850"/>
      </w:pPr>
      <w:rPr>
        <w:rFonts w:ascii="Arial" w:hAnsi="Arial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effect w:val="none"/>
        <w:vertAlign w:val="baseline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5ADC6036"/>
    <w:multiLevelType w:val="hybridMultilevel"/>
    <w:tmpl w:val="7DAE1082"/>
    <w:lvl w:ilvl="0" w:tplc="913E962C">
      <w:numFmt w:val="bullet"/>
      <w:lvlText w:val="-"/>
      <w:lvlJc w:val="left"/>
      <w:pPr>
        <w:ind w:left="104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1" w15:restartNumberingAfterBreak="0">
    <w:nsid w:val="5B9236AA"/>
    <w:multiLevelType w:val="multilevel"/>
    <w:tmpl w:val="2B0A7DF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ascii="Frutiger 45 Light" w:hAnsi="Frutiger 45 Light" w:hint="default"/>
        <w:b/>
        <w:i w:val="0"/>
        <w:sz w:val="22"/>
        <w:u w:val="none"/>
      </w:rPr>
    </w:lvl>
    <w:lvl w:ilvl="3">
      <w:start w:val="1"/>
      <w:numFmt w:val="lowerRoman"/>
      <w:lvlText w:val="(%4)"/>
      <w:lvlJc w:val="left"/>
      <w:pPr>
        <w:tabs>
          <w:tab w:val="num" w:pos="720"/>
        </w:tabs>
        <w:ind w:left="567" w:hanging="567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9"/>
        </w:tabs>
        <w:ind w:left="1009" w:hanging="1009"/>
      </w:pPr>
    </w:lvl>
    <w:lvl w:ilvl="5">
      <w:start w:val="1"/>
      <w:numFmt w:val="decimal"/>
      <w:lvlText w:val="%1.%2.%3.%4.%5.%6"/>
      <w:lvlJc w:val="left"/>
      <w:pPr>
        <w:tabs>
          <w:tab w:val="num" w:pos="1151"/>
        </w:tabs>
        <w:ind w:left="1151" w:hanging="1151"/>
      </w:pPr>
    </w:lvl>
    <w:lvl w:ilvl="6">
      <w:start w:val="1"/>
      <w:numFmt w:val="decimal"/>
      <w:lvlText w:val="%1.%2.%3.%4.%5.%6.%7"/>
      <w:lvlJc w:val="left"/>
      <w:pPr>
        <w:tabs>
          <w:tab w:val="num" w:pos="1298"/>
        </w:tabs>
        <w:ind w:left="1298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2"/>
        </w:tabs>
        <w:ind w:left="1582" w:hanging="1582"/>
      </w:pPr>
    </w:lvl>
  </w:abstractNum>
  <w:abstractNum w:abstractNumId="12" w15:restartNumberingAfterBreak="0">
    <w:nsid w:val="67916773"/>
    <w:multiLevelType w:val="hybridMultilevel"/>
    <w:tmpl w:val="D070E2B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454E3"/>
    <w:multiLevelType w:val="singleLevel"/>
    <w:tmpl w:val="394A3684"/>
    <w:lvl w:ilvl="0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</w:abstractNum>
  <w:abstractNum w:abstractNumId="14" w15:restartNumberingAfterBreak="0">
    <w:nsid w:val="7EA979FF"/>
    <w:multiLevelType w:val="hybridMultilevel"/>
    <w:tmpl w:val="1750B774"/>
    <w:lvl w:ilvl="0" w:tplc="FFFFFFFF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3"/>
  </w:num>
  <w:num w:numId="7">
    <w:abstractNumId w:val="13"/>
  </w:num>
  <w:num w:numId="8">
    <w:abstractNumId w:val="6"/>
  </w:num>
  <w:num w:numId="9">
    <w:abstractNumId w:val="5"/>
  </w:num>
  <w:num w:numId="10">
    <w:abstractNumId w:val="2"/>
  </w:num>
  <w:num w:numId="11">
    <w:abstractNumId w:val="14"/>
  </w:num>
  <w:num w:numId="12">
    <w:abstractNumId w:val="10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  <w:lvlOverride w:ilvl="0">
      <w:startOverride w:val="3"/>
    </w:lvlOverride>
    <w:lvlOverride w:ilvl="1">
      <w:startOverride w:val="1"/>
    </w:lvlOverride>
    <w:lvlOverride w:ilvl="2">
      <w:startOverride w:val="3"/>
    </w:lvlOverride>
  </w:num>
  <w:num w:numId="33">
    <w:abstractNumId w:val="7"/>
  </w:num>
  <w:num w:numId="3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CH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autoHyphenation/>
  <w:hyphenationZone w:val="278"/>
  <w:drawingGridHorizontalSpacing w:val="110"/>
  <w:drawingGridVerticalSpacing w:val="142"/>
  <w:displayHorizontalDrawingGridEvery w:val="2"/>
  <w:noPunctuationKerning/>
  <w:characterSpacingControl w:val="doNotCompress"/>
  <w:hdrShapeDefaults>
    <o:shapedefaults v:ext="edit" spidmax="2049" fillcolor="white" stroke="f">
      <v:fill color="white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00-2050ACT" w:val="Y"/>
    <w:docVar w:name="00-2069ACT" w:val="N"/>
    <w:docVar w:name="10-2055STR" w:val="SU"/>
    <w:docVar w:name="10-3100XXX" w:val="B+R"/>
    <w:docVar w:name="10-3101ACT" w:val="Y"/>
    <w:docVar w:name="10-3101XXX" w:val="Brandenberger+Ruosch AG"/>
    <w:docVar w:name="10-3102ACT" w:val="Y"/>
    <w:docVar w:name="10-3102XXX" w:val="Management-Berater"/>
    <w:docVar w:name="10-3103ACT" w:val="Y"/>
    <w:docVar w:name="10-3103XXX" w:val="Bern"/>
    <w:docVar w:name="10-3104ACT" w:val="Y"/>
    <w:docVar w:name="10-3104XXX" w:val="B+R BE"/>
    <w:docVar w:name="10-3105ACT" w:val="N"/>
    <w:docVar w:name="10-3105XXX" w:val="     "/>
    <w:docVar w:name="10-3106ACT" w:val="N"/>
    <w:docVar w:name="10-3106XXX" w:val="     "/>
    <w:docVar w:name="10-3199VAL" w:val="2"/>
    <w:docVar w:name="10-3203XXX" w:val="Kirchenfeldstrasse 68"/>
    <w:docVar w:name="10-3204XXX" w:val="     "/>
    <w:docVar w:name="10-3206STR" w:val="3000"/>
    <w:docVar w:name="10-3207XXX" w:val="Bern"/>
    <w:docVar w:name="10-3208STR" w:val="     "/>
    <w:docVar w:name="10-3209STR" w:val="     "/>
    <w:docVar w:name="10-3210XXX" w:val="Schweiz"/>
    <w:docVar w:name="10-3299STR" w:val="     "/>
    <w:docVar w:name="10-3501STR" w:val="031 351 49 05"/>
    <w:docVar w:name="10-3502STR" w:val="031 351 26 69"/>
    <w:docVar w:name="10-3510STR" w:val="www.brandenbergerruosch.ch"/>
    <w:docVar w:name="10-3511STR" w:val="be@brandenbergerruosch.ch"/>
    <w:docVar w:name="10-3801ACT" w:val="Y"/>
    <w:docVar w:name="10-3801XXX" w:val="Projektmanagement"/>
    <w:docVar w:name="10-3802ACT" w:val="Y"/>
    <w:docVar w:name="10-3802XXX" w:val="Qualitätsmanagement"/>
    <w:docVar w:name="10-3803ACT" w:val="Y"/>
    <w:docVar w:name="10-3803XXX" w:val="Unternehmensentwicklung"/>
    <w:docVar w:name="10-3804ACT" w:val="Y"/>
    <w:docVar w:name="10-3804XXX" w:val="ISO 9001"/>
    <w:docVar w:name="10-3805ACT" w:val="Y"/>
    <w:docVar w:name="10-3805XXX" w:val="SQS REG. Nr. 11211"/>
    <w:docVar w:name="10-3806ACT" w:val="N"/>
    <w:docVar w:name="10-3806XXX" w:val="     "/>
    <w:docVar w:name="10-3807ACT" w:val="N"/>
    <w:docVar w:name="10-3807XXX" w:val="     "/>
    <w:docVar w:name="10-3808ACT" w:val="N"/>
    <w:docVar w:name="10-3808XXX" w:val="     "/>
    <w:docVar w:name="10-3809ACT" w:val="N"/>
    <w:docVar w:name="10-3809XXX" w:val="     "/>
    <w:docVar w:name="10-3810ACT" w:val="N"/>
    <w:docVar w:name="10-3810XXX" w:val="     "/>
    <w:docVar w:name="10-4400ACT" w:val="Y"/>
    <w:docVar w:name="10-4400XXX" w:val="S. Schulthess"/>
    <w:docVar w:name="10-4402STR" w:val="SU"/>
    <w:docVar w:name="10-4403VAL" w:val="0"/>
    <w:docVar w:name="10-4411ACT" w:val="Y"/>
    <w:docVar w:name="10-4411XXX" w:val="Projektleiter"/>
    <w:docVar w:name="10-4412ACT" w:val="Y"/>
    <w:docVar w:name="10-4412XXX" w:val="     "/>
    <w:docVar w:name="10-4501ACT" w:val="Y"/>
    <w:docVar w:name="10-4501STR" w:val="031 350 49 42"/>
    <w:docVar w:name="10-4502ACT" w:val="N"/>
    <w:docVar w:name="10-4502STR" w:val="     "/>
    <w:docVar w:name="10-4503ACT" w:val="N"/>
    <w:docVar w:name="10-4503STR" w:val="     "/>
    <w:docVar w:name="10-4511ACT" w:val="Y"/>
    <w:docVar w:name="10-4511STR" w:val="su@brandenbergerruosch.ch"/>
    <w:docVar w:name="10-4801ACT" w:val="N"/>
    <w:docVar w:name="10-4801XXX" w:val="     "/>
    <w:docVar w:name="10-4802ACT" w:val="N"/>
    <w:docVar w:name="10-4802XXX" w:val="     "/>
    <w:docVar w:name="10-4803ACT" w:val="N"/>
    <w:docVar w:name="10-4803XXX" w:val="     "/>
    <w:docVar w:name="10-4804ACT" w:val="N"/>
    <w:docVar w:name="10-4804XXX" w:val="     "/>
    <w:docVar w:name="10-4805ACT" w:val="N"/>
    <w:docVar w:name="10-4805XXX" w:val="     "/>
    <w:docVar w:name="10-4806ACT" w:val="N"/>
    <w:docVar w:name="10-4806XXX" w:val="     "/>
    <w:docVar w:name="10-4807ACT" w:val="N"/>
    <w:docVar w:name="10-4807XXX" w:val="     "/>
    <w:docVar w:name="10-4808ACT" w:val="N"/>
    <w:docVar w:name="10-4808XXX" w:val="     "/>
    <w:docVar w:name="10-4809ACT" w:val="N"/>
    <w:docVar w:name="10-4809XXX" w:val="     "/>
    <w:docVar w:name="10-4810ACT" w:val="N"/>
    <w:docVar w:name="10-4810XXX" w:val="     "/>
    <w:docVar w:name="10-5400ACT" w:val="Y"/>
    <w:docVar w:name="10-5400XXX" w:val="S. Schulthess"/>
    <w:docVar w:name="10-5402STR" w:val="SU"/>
    <w:docVar w:name="10-5403VAL" w:val="0"/>
    <w:docVar w:name="10-5411ACT" w:val="Y"/>
    <w:docVar w:name="10-5411XXX" w:val="Projektleiter"/>
    <w:docVar w:name="10-5412ACT" w:val="Y"/>
    <w:docVar w:name="10-5412XXX" w:val="     "/>
    <w:docVar w:name="10-5501ACT" w:val="Y"/>
    <w:docVar w:name="10-5501STR" w:val="031 350 49 42"/>
    <w:docVar w:name="10-5502ACT" w:val="N"/>
    <w:docVar w:name="10-5502STR" w:val="     "/>
    <w:docVar w:name="10-5503ACT" w:val="N"/>
    <w:docVar w:name="10-5503STR" w:val="     "/>
    <w:docVar w:name="10-5511ACT" w:val="Y"/>
    <w:docVar w:name="10-5511STR" w:val="su@brandenbergerruosch.ch"/>
    <w:docVar w:name="10-6400ACT" w:val="N"/>
    <w:docVar w:name="10-6400XXX" w:val="     "/>
    <w:docVar w:name="10-6402STR" w:val="     "/>
    <w:docVar w:name="10-6403VAL" w:val="0"/>
    <w:docVar w:name="10-6411ACT" w:val="N"/>
    <w:docVar w:name="10-6411XXX" w:val="     "/>
    <w:docVar w:name="10-6412ACT" w:val="N"/>
    <w:docVar w:name="10-6412XXX" w:val="     "/>
    <w:docVar w:name="10-6501ACT" w:val="N"/>
    <w:docVar w:name="10-6501STR" w:val="     "/>
    <w:docVar w:name="10-6502ACT" w:val="N"/>
    <w:docVar w:name="10-6502STR" w:val="     "/>
    <w:docVar w:name="10-6503ACT" w:val="N"/>
    <w:docVar w:name="10-6503STR" w:val="     "/>
    <w:docVar w:name="10-6511ACT" w:val="N"/>
    <w:docVar w:name="10-6511STR" w:val="     "/>
    <w:docVar w:name="10-7400ACT" w:val="Y"/>
    <w:docVar w:name="10-7400XXX" w:val="S. Schulthess"/>
    <w:docVar w:name="10-7401ACT" w:val="Y"/>
    <w:docVar w:name="10-7401STR" w:val="     "/>
    <w:docVar w:name="10-7402ACT" w:val="Y"/>
    <w:docVar w:name="10-7402STR" w:val="SU"/>
    <w:docVar w:name="10-7403ACT" w:val="Y"/>
    <w:docVar w:name="10-7403STR" w:val="     "/>
    <w:docVar w:name="10-7411ACT" w:val="Y"/>
    <w:docVar w:name="10-7411XXX" w:val="Projektleiter"/>
    <w:docVar w:name="10-7412ACT" w:val="Y"/>
    <w:docVar w:name="10-7412XXX" w:val="     "/>
    <w:docVar w:name="10-7501ACT" w:val="Y"/>
    <w:docVar w:name="10-7501STR" w:val="031 350 49 42"/>
    <w:docVar w:name="10-7502ACT" w:val="N"/>
    <w:docVar w:name="10-7502STR" w:val="     "/>
    <w:docVar w:name="10-7503ACT" w:val="N"/>
    <w:docVar w:name="10-7503STR" w:val="     "/>
    <w:docVar w:name="10-7511ACT" w:val="Y"/>
    <w:docVar w:name="10-7511STR" w:val="su@brandenbergerruosch.ch"/>
    <w:docVar w:name="12-70960" w:val="Beilagen:"/>
    <w:docVar w:name="12-70961" w:val="Kopie an:"/>
    <w:docVar w:name="12-70962" w:val="Gleicher Brief geht an:"/>
    <w:docVar w:name="12-70964" w:val="Autor"/>
    <w:docVar w:name="12-70965" w:val="Gespeichert"/>
    <w:docVar w:name="12-70966" w:val="Entwurf"/>
    <w:docVar w:name="12-70967" w:val="Gedruckt"/>
    <w:docVar w:name="12-70968" w:val="Telefax an:"/>
    <w:docVar w:name="12-70969" w:val="Seiten total:"/>
    <w:docVar w:name="12-70973" w:val="Objekt, Titel"/>
    <w:docVar w:name="12-70974" w:val="Ort"/>
    <w:docVar w:name="12-70975" w:val="Sitzungsdatum"/>
    <w:docVar w:name="12-70976" w:val="Sitzungsort/ -datum"/>
    <w:docVar w:name="12-70977" w:val="Teilnehmer"/>
    <w:docVar w:name="12-70978" w:val="Verteiler"/>
    <w:docVar w:name="12-70979" w:val="Protokollführer"/>
    <w:docVar w:name="12-70980" w:val="Kurzmitteilung"/>
    <w:docVar w:name="12-70981" w:val="Mitteilungen / Beilagen"/>
    <w:docVar w:name="12-70982" w:val="Offerte"/>
    <w:docVar w:name="12-70983" w:val="Telefon"/>
    <w:docVar w:name="12-70984" w:val="Telefax"/>
    <w:docVar w:name="12-70987" w:val="Erstellungsdatum"/>
    <w:docVar w:name="12-70988" w:val="Verantwortlich"/>
    <w:docVar w:name="12-70989" w:val="Termin"/>
    <w:docVar w:name="12-70990" w:val="Seite"/>
    <w:docVar w:name="20-1000STR" w:val="0501"/>
    <w:docVar w:name="20-1001STR" w:val="0500"/>
    <w:docVar w:name="20-1002STR" w:val="Neutrales Blatt A4 Hoch"/>
    <w:docVar w:name="20-1003STR" w:val="NH"/>
    <w:docVar w:name="20-1100STR" w:val="D01"/>
    <w:docVar w:name="20-1101STR" w:val="D01"/>
    <w:docVar w:name="20-1102STR" w:val="2055"/>
    <w:docVar w:name="20-1103STR" w:val="1031"/>
    <w:docVar w:name="20-1104STR" w:val="9"/>
    <w:docVar w:name="20-1110STR" w:val="28"/>
    <w:docVar w:name="20-1111STR" w:val="2"/>
    <w:docVar w:name="21-5302STR" w:val="Sehr geehrte Damen und Herren"/>
    <w:docVar w:name="21-5303STR" w:val="Mit freundlichen Grüssen"/>
    <w:docVar w:name="30-9300STR" w:val="11. Mai 2007"/>
    <w:docVar w:name="30-9301STR" w:val="070511"/>
    <w:docVar w:name="31-0000STR" w:val="02"/>
    <w:docVar w:name="31-0001STR" w:val="02"/>
    <w:docVar w:name="31-0002STR" w:val="02"/>
    <w:docVar w:name="31-0010STR" w:val="G:\36\3681\02\"/>
    <w:docVar w:name="31-0011STR" w:val="G:\36\3681\02\"/>
    <w:docVar w:name="31-0012STR" w:val="g:\36\3681\02\"/>
    <w:docVar w:name="31-0020STR" w:val=" "/>
    <w:docVar w:name="31-1000TIM" w:val="[Code]"/>
    <w:docVar w:name="31-1001TIM" w:val="[Betreffend]"/>
    <w:docVar w:name="31-1002TIM" w:val="[Beschrieb]"/>
    <w:docVar w:name="31-1003TIM" w:val="[Pfad]"/>
    <w:docVar w:name="31-1004TIM" w:val="[Kunde]"/>
    <w:docVar w:name="31-1005TIM" w:val="[Projektleiter]"/>
    <w:docVar w:name="31-1100TIM" w:val="[PhasenCode]"/>
    <w:docVar w:name="31-1101TIM" w:val="[PhasenBeschreibung]"/>
    <w:docVar w:name="SYSTEM:DocVarsVisible" w:val="no"/>
  </w:docVars>
  <w:rsids>
    <w:rsidRoot w:val="0030290A"/>
    <w:rsid w:val="00001ED7"/>
    <w:rsid w:val="00003414"/>
    <w:rsid w:val="0000372D"/>
    <w:rsid w:val="00005B4D"/>
    <w:rsid w:val="00007425"/>
    <w:rsid w:val="000076AF"/>
    <w:rsid w:val="00012730"/>
    <w:rsid w:val="00013C4C"/>
    <w:rsid w:val="00016D0D"/>
    <w:rsid w:val="000172B1"/>
    <w:rsid w:val="00020918"/>
    <w:rsid w:val="000219AF"/>
    <w:rsid w:val="000234CC"/>
    <w:rsid w:val="00024B31"/>
    <w:rsid w:val="000273BE"/>
    <w:rsid w:val="000273EC"/>
    <w:rsid w:val="0003079B"/>
    <w:rsid w:val="00030AE9"/>
    <w:rsid w:val="000318F5"/>
    <w:rsid w:val="0003209F"/>
    <w:rsid w:val="00033155"/>
    <w:rsid w:val="00034805"/>
    <w:rsid w:val="000354DB"/>
    <w:rsid w:val="000364CD"/>
    <w:rsid w:val="00037B88"/>
    <w:rsid w:val="0005193B"/>
    <w:rsid w:val="0005218F"/>
    <w:rsid w:val="000533D4"/>
    <w:rsid w:val="00054887"/>
    <w:rsid w:val="00060EAA"/>
    <w:rsid w:val="00067640"/>
    <w:rsid w:val="0006787C"/>
    <w:rsid w:val="00070846"/>
    <w:rsid w:val="00071BF3"/>
    <w:rsid w:val="000764FA"/>
    <w:rsid w:val="000770C6"/>
    <w:rsid w:val="00080E3D"/>
    <w:rsid w:val="0008173F"/>
    <w:rsid w:val="00085FF7"/>
    <w:rsid w:val="000947F9"/>
    <w:rsid w:val="000954DD"/>
    <w:rsid w:val="00096EAF"/>
    <w:rsid w:val="000A665F"/>
    <w:rsid w:val="000B6BB9"/>
    <w:rsid w:val="000C4A99"/>
    <w:rsid w:val="000C4CFE"/>
    <w:rsid w:val="000C5048"/>
    <w:rsid w:val="000D21E3"/>
    <w:rsid w:val="000D3AF7"/>
    <w:rsid w:val="000D3E9C"/>
    <w:rsid w:val="000D4FBA"/>
    <w:rsid w:val="000D53EC"/>
    <w:rsid w:val="000E0BF2"/>
    <w:rsid w:val="000E19FB"/>
    <w:rsid w:val="000E55C1"/>
    <w:rsid w:val="000E5955"/>
    <w:rsid w:val="000E6F69"/>
    <w:rsid w:val="000F00E9"/>
    <w:rsid w:val="000F073E"/>
    <w:rsid w:val="000F2400"/>
    <w:rsid w:val="000F352A"/>
    <w:rsid w:val="000F7459"/>
    <w:rsid w:val="00100ED0"/>
    <w:rsid w:val="00104AE6"/>
    <w:rsid w:val="001064EE"/>
    <w:rsid w:val="00106FC3"/>
    <w:rsid w:val="00107350"/>
    <w:rsid w:val="00111879"/>
    <w:rsid w:val="00112BE8"/>
    <w:rsid w:val="00114F2B"/>
    <w:rsid w:val="0012124A"/>
    <w:rsid w:val="001229D7"/>
    <w:rsid w:val="001256BF"/>
    <w:rsid w:val="00130030"/>
    <w:rsid w:val="00131E61"/>
    <w:rsid w:val="001344A9"/>
    <w:rsid w:val="001353BD"/>
    <w:rsid w:val="00137FA6"/>
    <w:rsid w:val="0014118F"/>
    <w:rsid w:val="00145BF4"/>
    <w:rsid w:val="001508E0"/>
    <w:rsid w:val="00150F7E"/>
    <w:rsid w:val="001529C0"/>
    <w:rsid w:val="00154D14"/>
    <w:rsid w:val="00154DF6"/>
    <w:rsid w:val="00155503"/>
    <w:rsid w:val="0015675A"/>
    <w:rsid w:val="00160A98"/>
    <w:rsid w:val="00160FDE"/>
    <w:rsid w:val="00161D8E"/>
    <w:rsid w:val="0016650E"/>
    <w:rsid w:val="00167D94"/>
    <w:rsid w:val="0017003C"/>
    <w:rsid w:val="00175302"/>
    <w:rsid w:val="00175C78"/>
    <w:rsid w:val="001769EE"/>
    <w:rsid w:val="001815C6"/>
    <w:rsid w:val="001830F9"/>
    <w:rsid w:val="0018426E"/>
    <w:rsid w:val="00194E1B"/>
    <w:rsid w:val="00196303"/>
    <w:rsid w:val="001A140B"/>
    <w:rsid w:val="001A37FC"/>
    <w:rsid w:val="001A79BB"/>
    <w:rsid w:val="001B189D"/>
    <w:rsid w:val="001B2BE3"/>
    <w:rsid w:val="001B545C"/>
    <w:rsid w:val="001B75A0"/>
    <w:rsid w:val="001C0758"/>
    <w:rsid w:val="001C0918"/>
    <w:rsid w:val="001C2631"/>
    <w:rsid w:val="001C3BF3"/>
    <w:rsid w:val="001C5221"/>
    <w:rsid w:val="001D22A4"/>
    <w:rsid w:val="001E00BE"/>
    <w:rsid w:val="001E06BF"/>
    <w:rsid w:val="001E40CA"/>
    <w:rsid w:val="001E425F"/>
    <w:rsid w:val="001E727D"/>
    <w:rsid w:val="001F1A51"/>
    <w:rsid w:val="001F45AF"/>
    <w:rsid w:val="001F520F"/>
    <w:rsid w:val="001F5914"/>
    <w:rsid w:val="001F7F13"/>
    <w:rsid w:val="00201829"/>
    <w:rsid w:val="0020316D"/>
    <w:rsid w:val="00203E87"/>
    <w:rsid w:val="0021000D"/>
    <w:rsid w:val="002109E2"/>
    <w:rsid w:val="00211065"/>
    <w:rsid w:val="00211348"/>
    <w:rsid w:val="002113CE"/>
    <w:rsid w:val="00211F7B"/>
    <w:rsid w:val="00212038"/>
    <w:rsid w:val="00214D9B"/>
    <w:rsid w:val="0023020D"/>
    <w:rsid w:val="002411DC"/>
    <w:rsid w:val="002418AB"/>
    <w:rsid w:val="0025167A"/>
    <w:rsid w:val="002552D8"/>
    <w:rsid w:val="00260CF4"/>
    <w:rsid w:val="00262C6C"/>
    <w:rsid w:val="00263975"/>
    <w:rsid w:val="00264585"/>
    <w:rsid w:val="00264DEB"/>
    <w:rsid w:val="00265241"/>
    <w:rsid w:val="00267709"/>
    <w:rsid w:val="00267B03"/>
    <w:rsid w:val="00271CD7"/>
    <w:rsid w:val="002742A9"/>
    <w:rsid w:val="0027497C"/>
    <w:rsid w:val="00275C32"/>
    <w:rsid w:val="00282586"/>
    <w:rsid w:val="002965E0"/>
    <w:rsid w:val="002A2CE7"/>
    <w:rsid w:val="002A369C"/>
    <w:rsid w:val="002B11CC"/>
    <w:rsid w:val="002B1418"/>
    <w:rsid w:val="002B219B"/>
    <w:rsid w:val="002B241D"/>
    <w:rsid w:val="002B3703"/>
    <w:rsid w:val="002B3FF0"/>
    <w:rsid w:val="002C1A5E"/>
    <w:rsid w:val="002C26C7"/>
    <w:rsid w:val="002C298E"/>
    <w:rsid w:val="002C583A"/>
    <w:rsid w:val="002C6AB3"/>
    <w:rsid w:val="002C7784"/>
    <w:rsid w:val="002D142D"/>
    <w:rsid w:val="002D22E6"/>
    <w:rsid w:val="002D5258"/>
    <w:rsid w:val="002D6202"/>
    <w:rsid w:val="002E0EE8"/>
    <w:rsid w:val="002E5C2D"/>
    <w:rsid w:val="002E6051"/>
    <w:rsid w:val="002F32BF"/>
    <w:rsid w:val="002F4D94"/>
    <w:rsid w:val="00300851"/>
    <w:rsid w:val="003016E4"/>
    <w:rsid w:val="0030290A"/>
    <w:rsid w:val="00303848"/>
    <w:rsid w:val="00305BBF"/>
    <w:rsid w:val="00306189"/>
    <w:rsid w:val="003101DC"/>
    <w:rsid w:val="003135A7"/>
    <w:rsid w:val="00316E76"/>
    <w:rsid w:val="00323B5B"/>
    <w:rsid w:val="003241D8"/>
    <w:rsid w:val="0032589A"/>
    <w:rsid w:val="00327678"/>
    <w:rsid w:val="00327F7C"/>
    <w:rsid w:val="00333ED7"/>
    <w:rsid w:val="00334E0B"/>
    <w:rsid w:val="00335190"/>
    <w:rsid w:val="003364F4"/>
    <w:rsid w:val="0034179B"/>
    <w:rsid w:val="00341B2C"/>
    <w:rsid w:val="0034624B"/>
    <w:rsid w:val="003504B6"/>
    <w:rsid w:val="0035647D"/>
    <w:rsid w:val="0036196A"/>
    <w:rsid w:val="003622AA"/>
    <w:rsid w:val="00370AFE"/>
    <w:rsid w:val="00376C8F"/>
    <w:rsid w:val="00376EA0"/>
    <w:rsid w:val="00382F88"/>
    <w:rsid w:val="00385EB1"/>
    <w:rsid w:val="003877A9"/>
    <w:rsid w:val="00391B25"/>
    <w:rsid w:val="0039604E"/>
    <w:rsid w:val="003A1686"/>
    <w:rsid w:val="003A681F"/>
    <w:rsid w:val="003B3030"/>
    <w:rsid w:val="003B54C9"/>
    <w:rsid w:val="003D3D16"/>
    <w:rsid w:val="003D7353"/>
    <w:rsid w:val="003E09B3"/>
    <w:rsid w:val="003E2AF2"/>
    <w:rsid w:val="003E599B"/>
    <w:rsid w:val="003E5AD5"/>
    <w:rsid w:val="003E69A0"/>
    <w:rsid w:val="003E6BFC"/>
    <w:rsid w:val="003F0C8E"/>
    <w:rsid w:val="003F1375"/>
    <w:rsid w:val="003F478E"/>
    <w:rsid w:val="003F6F35"/>
    <w:rsid w:val="004042EE"/>
    <w:rsid w:val="00404F99"/>
    <w:rsid w:val="00406512"/>
    <w:rsid w:val="00410640"/>
    <w:rsid w:val="0041230D"/>
    <w:rsid w:val="00420385"/>
    <w:rsid w:val="0042660E"/>
    <w:rsid w:val="004304B6"/>
    <w:rsid w:val="004311D6"/>
    <w:rsid w:val="0043251A"/>
    <w:rsid w:val="00433B9F"/>
    <w:rsid w:val="00435FA9"/>
    <w:rsid w:val="004374E4"/>
    <w:rsid w:val="00437EF2"/>
    <w:rsid w:val="004412BD"/>
    <w:rsid w:val="0044151C"/>
    <w:rsid w:val="00443E7E"/>
    <w:rsid w:val="004442C2"/>
    <w:rsid w:val="00452B5E"/>
    <w:rsid w:val="004534D5"/>
    <w:rsid w:val="004542A7"/>
    <w:rsid w:val="00455839"/>
    <w:rsid w:val="00456033"/>
    <w:rsid w:val="00461D62"/>
    <w:rsid w:val="00462D52"/>
    <w:rsid w:val="00465CCC"/>
    <w:rsid w:val="004679B0"/>
    <w:rsid w:val="00467ABD"/>
    <w:rsid w:val="00472F17"/>
    <w:rsid w:val="004735B4"/>
    <w:rsid w:val="0047492C"/>
    <w:rsid w:val="004826E9"/>
    <w:rsid w:val="0048694E"/>
    <w:rsid w:val="00487050"/>
    <w:rsid w:val="004919F1"/>
    <w:rsid w:val="004950F9"/>
    <w:rsid w:val="0049700F"/>
    <w:rsid w:val="00497A65"/>
    <w:rsid w:val="004A0D8C"/>
    <w:rsid w:val="004A14C9"/>
    <w:rsid w:val="004A4752"/>
    <w:rsid w:val="004B162A"/>
    <w:rsid w:val="004B4B42"/>
    <w:rsid w:val="004B5415"/>
    <w:rsid w:val="004B6278"/>
    <w:rsid w:val="004B6C16"/>
    <w:rsid w:val="004C0070"/>
    <w:rsid w:val="004C361E"/>
    <w:rsid w:val="004C396E"/>
    <w:rsid w:val="004C3EEE"/>
    <w:rsid w:val="004C6B40"/>
    <w:rsid w:val="004D1C28"/>
    <w:rsid w:val="004D1CD7"/>
    <w:rsid w:val="004D3A83"/>
    <w:rsid w:val="004D3D76"/>
    <w:rsid w:val="004D4503"/>
    <w:rsid w:val="004D4AAC"/>
    <w:rsid w:val="004D4BB1"/>
    <w:rsid w:val="004D62A5"/>
    <w:rsid w:val="004D683E"/>
    <w:rsid w:val="004D741E"/>
    <w:rsid w:val="004E5520"/>
    <w:rsid w:val="004E587E"/>
    <w:rsid w:val="004E7344"/>
    <w:rsid w:val="004E7B5B"/>
    <w:rsid w:val="004F2612"/>
    <w:rsid w:val="004F2DC5"/>
    <w:rsid w:val="004F37BF"/>
    <w:rsid w:val="004F57D7"/>
    <w:rsid w:val="00500F21"/>
    <w:rsid w:val="0050310B"/>
    <w:rsid w:val="00504F29"/>
    <w:rsid w:val="0050533C"/>
    <w:rsid w:val="005072A6"/>
    <w:rsid w:val="00507CFE"/>
    <w:rsid w:val="005161EE"/>
    <w:rsid w:val="00525975"/>
    <w:rsid w:val="005262C4"/>
    <w:rsid w:val="00527427"/>
    <w:rsid w:val="00530D01"/>
    <w:rsid w:val="005326AF"/>
    <w:rsid w:val="0053509B"/>
    <w:rsid w:val="00546DAB"/>
    <w:rsid w:val="00547A30"/>
    <w:rsid w:val="00551E49"/>
    <w:rsid w:val="0055776C"/>
    <w:rsid w:val="00557B48"/>
    <w:rsid w:val="00561863"/>
    <w:rsid w:val="00574E98"/>
    <w:rsid w:val="00576773"/>
    <w:rsid w:val="0057723E"/>
    <w:rsid w:val="00581933"/>
    <w:rsid w:val="00582034"/>
    <w:rsid w:val="00584678"/>
    <w:rsid w:val="00586FF3"/>
    <w:rsid w:val="00587146"/>
    <w:rsid w:val="005878AA"/>
    <w:rsid w:val="00594505"/>
    <w:rsid w:val="00594B1B"/>
    <w:rsid w:val="00596F6A"/>
    <w:rsid w:val="005A1967"/>
    <w:rsid w:val="005A5702"/>
    <w:rsid w:val="005A69C2"/>
    <w:rsid w:val="005B0B57"/>
    <w:rsid w:val="005B54BF"/>
    <w:rsid w:val="005C0C79"/>
    <w:rsid w:val="005C13AC"/>
    <w:rsid w:val="005C643A"/>
    <w:rsid w:val="005D0D2D"/>
    <w:rsid w:val="005D3957"/>
    <w:rsid w:val="005D5B89"/>
    <w:rsid w:val="005D6F31"/>
    <w:rsid w:val="005D7652"/>
    <w:rsid w:val="005E0A11"/>
    <w:rsid w:val="005E21A7"/>
    <w:rsid w:val="005E3338"/>
    <w:rsid w:val="005E6C1B"/>
    <w:rsid w:val="005F1C9C"/>
    <w:rsid w:val="005F306F"/>
    <w:rsid w:val="005F42CF"/>
    <w:rsid w:val="005F7196"/>
    <w:rsid w:val="006009C6"/>
    <w:rsid w:val="00602260"/>
    <w:rsid w:val="006029CF"/>
    <w:rsid w:val="00602B99"/>
    <w:rsid w:val="00602D20"/>
    <w:rsid w:val="00607B07"/>
    <w:rsid w:val="00610420"/>
    <w:rsid w:val="006129ED"/>
    <w:rsid w:val="00614682"/>
    <w:rsid w:val="00615553"/>
    <w:rsid w:val="00615CEE"/>
    <w:rsid w:val="006171D8"/>
    <w:rsid w:val="006218FF"/>
    <w:rsid w:val="006228BF"/>
    <w:rsid w:val="00624D3C"/>
    <w:rsid w:val="006267EA"/>
    <w:rsid w:val="00626EFB"/>
    <w:rsid w:val="00630E08"/>
    <w:rsid w:val="00636ED1"/>
    <w:rsid w:val="00636FEA"/>
    <w:rsid w:val="00641AEF"/>
    <w:rsid w:val="006426A5"/>
    <w:rsid w:val="00644235"/>
    <w:rsid w:val="00646ABB"/>
    <w:rsid w:val="00651FA2"/>
    <w:rsid w:val="00653A7D"/>
    <w:rsid w:val="00653C87"/>
    <w:rsid w:val="00653E9B"/>
    <w:rsid w:val="00653F12"/>
    <w:rsid w:val="0065484D"/>
    <w:rsid w:val="006559DA"/>
    <w:rsid w:val="0065718A"/>
    <w:rsid w:val="00660AFE"/>
    <w:rsid w:val="00661EE8"/>
    <w:rsid w:val="006717C4"/>
    <w:rsid w:val="006731F3"/>
    <w:rsid w:val="0068097C"/>
    <w:rsid w:val="006A2096"/>
    <w:rsid w:val="006A293C"/>
    <w:rsid w:val="006A3008"/>
    <w:rsid w:val="006A3754"/>
    <w:rsid w:val="006B183D"/>
    <w:rsid w:val="006B5F7A"/>
    <w:rsid w:val="006B6466"/>
    <w:rsid w:val="006C2ED9"/>
    <w:rsid w:val="006C4A13"/>
    <w:rsid w:val="006C4A4E"/>
    <w:rsid w:val="006D11C7"/>
    <w:rsid w:val="006D3438"/>
    <w:rsid w:val="006D4A07"/>
    <w:rsid w:val="006E45D4"/>
    <w:rsid w:val="006E653B"/>
    <w:rsid w:val="006E7266"/>
    <w:rsid w:val="006F0624"/>
    <w:rsid w:val="006F46F9"/>
    <w:rsid w:val="006F4CBC"/>
    <w:rsid w:val="00704D7F"/>
    <w:rsid w:val="00706399"/>
    <w:rsid w:val="007128A1"/>
    <w:rsid w:val="00712CDD"/>
    <w:rsid w:val="00721544"/>
    <w:rsid w:val="00722DE3"/>
    <w:rsid w:val="007316FC"/>
    <w:rsid w:val="00740104"/>
    <w:rsid w:val="00742141"/>
    <w:rsid w:val="00744908"/>
    <w:rsid w:val="00745BE5"/>
    <w:rsid w:val="00747BE4"/>
    <w:rsid w:val="00752DD2"/>
    <w:rsid w:val="00752E56"/>
    <w:rsid w:val="00753C4A"/>
    <w:rsid w:val="00756EFB"/>
    <w:rsid w:val="00763CC5"/>
    <w:rsid w:val="00766043"/>
    <w:rsid w:val="00767860"/>
    <w:rsid w:val="00772A55"/>
    <w:rsid w:val="00773844"/>
    <w:rsid w:val="00773B61"/>
    <w:rsid w:val="007800E1"/>
    <w:rsid w:val="0078033D"/>
    <w:rsid w:val="00782034"/>
    <w:rsid w:val="00785022"/>
    <w:rsid w:val="00785309"/>
    <w:rsid w:val="00786F8B"/>
    <w:rsid w:val="007904D5"/>
    <w:rsid w:val="007913D1"/>
    <w:rsid w:val="00792EF2"/>
    <w:rsid w:val="00795249"/>
    <w:rsid w:val="007A220E"/>
    <w:rsid w:val="007A45D8"/>
    <w:rsid w:val="007A4FA3"/>
    <w:rsid w:val="007A4FFE"/>
    <w:rsid w:val="007B0A01"/>
    <w:rsid w:val="007B0DB1"/>
    <w:rsid w:val="007B2119"/>
    <w:rsid w:val="007B60BD"/>
    <w:rsid w:val="007B65DD"/>
    <w:rsid w:val="007B73D8"/>
    <w:rsid w:val="007B7544"/>
    <w:rsid w:val="007B7BD2"/>
    <w:rsid w:val="007C1A87"/>
    <w:rsid w:val="007C23A9"/>
    <w:rsid w:val="007C682D"/>
    <w:rsid w:val="007C7C81"/>
    <w:rsid w:val="007D1BFB"/>
    <w:rsid w:val="007D20DC"/>
    <w:rsid w:val="007D42F9"/>
    <w:rsid w:val="007D4985"/>
    <w:rsid w:val="007D55F1"/>
    <w:rsid w:val="007D56B0"/>
    <w:rsid w:val="007D60A3"/>
    <w:rsid w:val="007D71D9"/>
    <w:rsid w:val="007E0A59"/>
    <w:rsid w:val="007E2AA7"/>
    <w:rsid w:val="007E3B28"/>
    <w:rsid w:val="007F3B16"/>
    <w:rsid w:val="007F40E9"/>
    <w:rsid w:val="007F47E5"/>
    <w:rsid w:val="00803DFF"/>
    <w:rsid w:val="00804ACB"/>
    <w:rsid w:val="00810B97"/>
    <w:rsid w:val="00815DF2"/>
    <w:rsid w:val="00820B11"/>
    <w:rsid w:val="00822FF2"/>
    <w:rsid w:val="00825E2D"/>
    <w:rsid w:val="008314C3"/>
    <w:rsid w:val="00832AF1"/>
    <w:rsid w:val="0084338E"/>
    <w:rsid w:val="008457A4"/>
    <w:rsid w:val="00845BEF"/>
    <w:rsid w:val="00846453"/>
    <w:rsid w:val="0085085A"/>
    <w:rsid w:val="008546BA"/>
    <w:rsid w:val="00854F47"/>
    <w:rsid w:val="00857024"/>
    <w:rsid w:val="008570AA"/>
    <w:rsid w:val="008603DE"/>
    <w:rsid w:val="00860874"/>
    <w:rsid w:val="00862422"/>
    <w:rsid w:val="00871561"/>
    <w:rsid w:val="00872851"/>
    <w:rsid w:val="00873408"/>
    <w:rsid w:val="00874761"/>
    <w:rsid w:val="008752ED"/>
    <w:rsid w:val="00880F06"/>
    <w:rsid w:val="008816F6"/>
    <w:rsid w:val="00881B60"/>
    <w:rsid w:val="00882A71"/>
    <w:rsid w:val="00882CFB"/>
    <w:rsid w:val="00886A3E"/>
    <w:rsid w:val="00887092"/>
    <w:rsid w:val="008876D5"/>
    <w:rsid w:val="00887AE3"/>
    <w:rsid w:val="00896419"/>
    <w:rsid w:val="008A01E9"/>
    <w:rsid w:val="008A0AB8"/>
    <w:rsid w:val="008A2AC7"/>
    <w:rsid w:val="008A6A23"/>
    <w:rsid w:val="008B29A6"/>
    <w:rsid w:val="008B3A79"/>
    <w:rsid w:val="008B415D"/>
    <w:rsid w:val="008B5200"/>
    <w:rsid w:val="008B54A0"/>
    <w:rsid w:val="008B5DC4"/>
    <w:rsid w:val="008B7C6A"/>
    <w:rsid w:val="008C04FD"/>
    <w:rsid w:val="008C16C6"/>
    <w:rsid w:val="008C45B7"/>
    <w:rsid w:val="008C636F"/>
    <w:rsid w:val="008C737A"/>
    <w:rsid w:val="008D3D33"/>
    <w:rsid w:val="008D524A"/>
    <w:rsid w:val="008D67CB"/>
    <w:rsid w:val="008D69BF"/>
    <w:rsid w:val="008D7D44"/>
    <w:rsid w:val="008E6D2C"/>
    <w:rsid w:val="008E7AB9"/>
    <w:rsid w:val="008E7D89"/>
    <w:rsid w:val="008F186A"/>
    <w:rsid w:val="008F6C0A"/>
    <w:rsid w:val="008F71EB"/>
    <w:rsid w:val="00900819"/>
    <w:rsid w:val="00901B81"/>
    <w:rsid w:val="009051D2"/>
    <w:rsid w:val="0090737B"/>
    <w:rsid w:val="009106BC"/>
    <w:rsid w:val="009129C4"/>
    <w:rsid w:val="00915EDC"/>
    <w:rsid w:val="009229B8"/>
    <w:rsid w:val="00926446"/>
    <w:rsid w:val="0093267F"/>
    <w:rsid w:val="00932EC3"/>
    <w:rsid w:val="00933D64"/>
    <w:rsid w:val="00935487"/>
    <w:rsid w:val="00936712"/>
    <w:rsid w:val="009410F3"/>
    <w:rsid w:val="0094159B"/>
    <w:rsid w:val="00943C27"/>
    <w:rsid w:val="00947E8B"/>
    <w:rsid w:val="00947F50"/>
    <w:rsid w:val="00960877"/>
    <w:rsid w:val="009709DB"/>
    <w:rsid w:val="00974E3E"/>
    <w:rsid w:val="00976793"/>
    <w:rsid w:val="00982C25"/>
    <w:rsid w:val="00987DEF"/>
    <w:rsid w:val="00991602"/>
    <w:rsid w:val="0099221B"/>
    <w:rsid w:val="009933F6"/>
    <w:rsid w:val="0099459A"/>
    <w:rsid w:val="00996271"/>
    <w:rsid w:val="009A0B24"/>
    <w:rsid w:val="009B09A3"/>
    <w:rsid w:val="009B1653"/>
    <w:rsid w:val="009B2B24"/>
    <w:rsid w:val="009B478C"/>
    <w:rsid w:val="009B5126"/>
    <w:rsid w:val="009B678F"/>
    <w:rsid w:val="009B7ADE"/>
    <w:rsid w:val="009C0188"/>
    <w:rsid w:val="009C5857"/>
    <w:rsid w:val="009C5E0C"/>
    <w:rsid w:val="009C7BE7"/>
    <w:rsid w:val="009D1DF8"/>
    <w:rsid w:val="009D2CA5"/>
    <w:rsid w:val="009D5956"/>
    <w:rsid w:val="009D73C2"/>
    <w:rsid w:val="009D7515"/>
    <w:rsid w:val="009E2374"/>
    <w:rsid w:val="009E2C95"/>
    <w:rsid w:val="009E415E"/>
    <w:rsid w:val="009F09C8"/>
    <w:rsid w:val="009F0D5C"/>
    <w:rsid w:val="009F5F7A"/>
    <w:rsid w:val="00A01402"/>
    <w:rsid w:val="00A028B9"/>
    <w:rsid w:val="00A10B59"/>
    <w:rsid w:val="00A10C72"/>
    <w:rsid w:val="00A11BF4"/>
    <w:rsid w:val="00A12AE6"/>
    <w:rsid w:val="00A14013"/>
    <w:rsid w:val="00A14928"/>
    <w:rsid w:val="00A15E01"/>
    <w:rsid w:val="00A20492"/>
    <w:rsid w:val="00A20CCD"/>
    <w:rsid w:val="00A21598"/>
    <w:rsid w:val="00A22750"/>
    <w:rsid w:val="00A340FF"/>
    <w:rsid w:val="00A352FC"/>
    <w:rsid w:val="00A355C4"/>
    <w:rsid w:val="00A35E01"/>
    <w:rsid w:val="00A409C6"/>
    <w:rsid w:val="00A447F6"/>
    <w:rsid w:val="00A456B3"/>
    <w:rsid w:val="00A459C5"/>
    <w:rsid w:val="00A45B43"/>
    <w:rsid w:val="00A45E48"/>
    <w:rsid w:val="00A502CF"/>
    <w:rsid w:val="00A511CC"/>
    <w:rsid w:val="00A53439"/>
    <w:rsid w:val="00A55A90"/>
    <w:rsid w:val="00A57D24"/>
    <w:rsid w:val="00A60C36"/>
    <w:rsid w:val="00A615A9"/>
    <w:rsid w:val="00A630D3"/>
    <w:rsid w:val="00A65981"/>
    <w:rsid w:val="00A70ACE"/>
    <w:rsid w:val="00A71FDA"/>
    <w:rsid w:val="00A73418"/>
    <w:rsid w:val="00A74E64"/>
    <w:rsid w:val="00A80056"/>
    <w:rsid w:val="00A80B0F"/>
    <w:rsid w:val="00A83DA5"/>
    <w:rsid w:val="00A84A80"/>
    <w:rsid w:val="00A84E43"/>
    <w:rsid w:val="00A86AF6"/>
    <w:rsid w:val="00A92921"/>
    <w:rsid w:val="00A952B1"/>
    <w:rsid w:val="00AA1CDE"/>
    <w:rsid w:val="00AA3337"/>
    <w:rsid w:val="00AA4FFB"/>
    <w:rsid w:val="00AB0F23"/>
    <w:rsid w:val="00AB1107"/>
    <w:rsid w:val="00AB33B3"/>
    <w:rsid w:val="00AC33E0"/>
    <w:rsid w:val="00AD7F94"/>
    <w:rsid w:val="00AE15EF"/>
    <w:rsid w:val="00AE308E"/>
    <w:rsid w:val="00AE35F4"/>
    <w:rsid w:val="00AE4605"/>
    <w:rsid w:val="00AE59A0"/>
    <w:rsid w:val="00AE7AA6"/>
    <w:rsid w:val="00AF4EA1"/>
    <w:rsid w:val="00AF4EB6"/>
    <w:rsid w:val="00AF6836"/>
    <w:rsid w:val="00AF6C01"/>
    <w:rsid w:val="00AF6CD7"/>
    <w:rsid w:val="00B00B90"/>
    <w:rsid w:val="00B0199B"/>
    <w:rsid w:val="00B03D81"/>
    <w:rsid w:val="00B04475"/>
    <w:rsid w:val="00B1125E"/>
    <w:rsid w:val="00B139EF"/>
    <w:rsid w:val="00B17386"/>
    <w:rsid w:val="00B22296"/>
    <w:rsid w:val="00B26039"/>
    <w:rsid w:val="00B260AB"/>
    <w:rsid w:val="00B26C81"/>
    <w:rsid w:val="00B27C41"/>
    <w:rsid w:val="00B3069D"/>
    <w:rsid w:val="00B34FC4"/>
    <w:rsid w:val="00B3582B"/>
    <w:rsid w:val="00B35B2F"/>
    <w:rsid w:val="00B40B9F"/>
    <w:rsid w:val="00B44B60"/>
    <w:rsid w:val="00B45D52"/>
    <w:rsid w:val="00B465AF"/>
    <w:rsid w:val="00B5081F"/>
    <w:rsid w:val="00B52918"/>
    <w:rsid w:val="00B53C05"/>
    <w:rsid w:val="00B5661F"/>
    <w:rsid w:val="00B60A88"/>
    <w:rsid w:val="00B624F9"/>
    <w:rsid w:val="00B626ED"/>
    <w:rsid w:val="00B64B9B"/>
    <w:rsid w:val="00B653E2"/>
    <w:rsid w:val="00B653FA"/>
    <w:rsid w:val="00B65D43"/>
    <w:rsid w:val="00B6693E"/>
    <w:rsid w:val="00B73B1B"/>
    <w:rsid w:val="00B74622"/>
    <w:rsid w:val="00B751DF"/>
    <w:rsid w:val="00B81F01"/>
    <w:rsid w:val="00B81F7A"/>
    <w:rsid w:val="00B83E52"/>
    <w:rsid w:val="00B86760"/>
    <w:rsid w:val="00B8681D"/>
    <w:rsid w:val="00B92D6C"/>
    <w:rsid w:val="00B95DA2"/>
    <w:rsid w:val="00B96000"/>
    <w:rsid w:val="00B9773F"/>
    <w:rsid w:val="00BA081F"/>
    <w:rsid w:val="00BA1037"/>
    <w:rsid w:val="00BA1F47"/>
    <w:rsid w:val="00BA589D"/>
    <w:rsid w:val="00BA5904"/>
    <w:rsid w:val="00BA76C7"/>
    <w:rsid w:val="00BB3A35"/>
    <w:rsid w:val="00BB49C7"/>
    <w:rsid w:val="00BB7DCD"/>
    <w:rsid w:val="00BC1A16"/>
    <w:rsid w:val="00BC2CFB"/>
    <w:rsid w:val="00BC4818"/>
    <w:rsid w:val="00BC73F7"/>
    <w:rsid w:val="00BC7986"/>
    <w:rsid w:val="00BC7DF1"/>
    <w:rsid w:val="00BD449B"/>
    <w:rsid w:val="00BD5546"/>
    <w:rsid w:val="00BE0AC0"/>
    <w:rsid w:val="00BE1FC9"/>
    <w:rsid w:val="00BE2A2A"/>
    <w:rsid w:val="00BE320B"/>
    <w:rsid w:val="00BE3643"/>
    <w:rsid w:val="00BF13E2"/>
    <w:rsid w:val="00BF1B57"/>
    <w:rsid w:val="00BF4E95"/>
    <w:rsid w:val="00BF5F45"/>
    <w:rsid w:val="00BF7F47"/>
    <w:rsid w:val="00C01F0C"/>
    <w:rsid w:val="00C02556"/>
    <w:rsid w:val="00C03331"/>
    <w:rsid w:val="00C03D51"/>
    <w:rsid w:val="00C04220"/>
    <w:rsid w:val="00C05EE5"/>
    <w:rsid w:val="00C06948"/>
    <w:rsid w:val="00C11D6B"/>
    <w:rsid w:val="00C11E90"/>
    <w:rsid w:val="00C130CD"/>
    <w:rsid w:val="00C17BBD"/>
    <w:rsid w:val="00C17D0F"/>
    <w:rsid w:val="00C21507"/>
    <w:rsid w:val="00C21ACC"/>
    <w:rsid w:val="00C27975"/>
    <w:rsid w:val="00C35BCD"/>
    <w:rsid w:val="00C371A8"/>
    <w:rsid w:val="00C41249"/>
    <w:rsid w:val="00C432C1"/>
    <w:rsid w:val="00C4561E"/>
    <w:rsid w:val="00C5678F"/>
    <w:rsid w:val="00C605BA"/>
    <w:rsid w:val="00C607CB"/>
    <w:rsid w:val="00C671EF"/>
    <w:rsid w:val="00C73EB2"/>
    <w:rsid w:val="00C756EA"/>
    <w:rsid w:val="00C80456"/>
    <w:rsid w:val="00C81D5B"/>
    <w:rsid w:val="00C82540"/>
    <w:rsid w:val="00C846CF"/>
    <w:rsid w:val="00C84C29"/>
    <w:rsid w:val="00C87C73"/>
    <w:rsid w:val="00C9147E"/>
    <w:rsid w:val="00C93736"/>
    <w:rsid w:val="00C96474"/>
    <w:rsid w:val="00C96BC9"/>
    <w:rsid w:val="00CA2014"/>
    <w:rsid w:val="00CA5D92"/>
    <w:rsid w:val="00CA7183"/>
    <w:rsid w:val="00CA72A5"/>
    <w:rsid w:val="00CB0300"/>
    <w:rsid w:val="00CB25DB"/>
    <w:rsid w:val="00CB26A9"/>
    <w:rsid w:val="00CB295C"/>
    <w:rsid w:val="00CB3862"/>
    <w:rsid w:val="00CB55FF"/>
    <w:rsid w:val="00CB6ACE"/>
    <w:rsid w:val="00CC073E"/>
    <w:rsid w:val="00CC10E1"/>
    <w:rsid w:val="00CC25F7"/>
    <w:rsid w:val="00CC2F0A"/>
    <w:rsid w:val="00CC36D3"/>
    <w:rsid w:val="00CC4281"/>
    <w:rsid w:val="00CC54C5"/>
    <w:rsid w:val="00CC5BFA"/>
    <w:rsid w:val="00CD010A"/>
    <w:rsid w:val="00CD0328"/>
    <w:rsid w:val="00CD4479"/>
    <w:rsid w:val="00CD51A3"/>
    <w:rsid w:val="00CD637F"/>
    <w:rsid w:val="00CD6A34"/>
    <w:rsid w:val="00CD7583"/>
    <w:rsid w:val="00CE2408"/>
    <w:rsid w:val="00CE49B1"/>
    <w:rsid w:val="00CE5344"/>
    <w:rsid w:val="00CE55E0"/>
    <w:rsid w:val="00CE61BD"/>
    <w:rsid w:val="00CE6292"/>
    <w:rsid w:val="00CF7942"/>
    <w:rsid w:val="00D01DA2"/>
    <w:rsid w:val="00D04303"/>
    <w:rsid w:val="00D0705D"/>
    <w:rsid w:val="00D10F82"/>
    <w:rsid w:val="00D12ABB"/>
    <w:rsid w:val="00D137A5"/>
    <w:rsid w:val="00D14BAB"/>
    <w:rsid w:val="00D15B86"/>
    <w:rsid w:val="00D1621E"/>
    <w:rsid w:val="00D22988"/>
    <w:rsid w:val="00D233C9"/>
    <w:rsid w:val="00D3073B"/>
    <w:rsid w:val="00D30759"/>
    <w:rsid w:val="00D33FDC"/>
    <w:rsid w:val="00D34615"/>
    <w:rsid w:val="00D34636"/>
    <w:rsid w:val="00D34991"/>
    <w:rsid w:val="00D36E4C"/>
    <w:rsid w:val="00D37175"/>
    <w:rsid w:val="00D41459"/>
    <w:rsid w:val="00D41599"/>
    <w:rsid w:val="00D42B55"/>
    <w:rsid w:val="00D4322C"/>
    <w:rsid w:val="00D43834"/>
    <w:rsid w:val="00D44079"/>
    <w:rsid w:val="00D4466D"/>
    <w:rsid w:val="00D46318"/>
    <w:rsid w:val="00D47518"/>
    <w:rsid w:val="00D522A9"/>
    <w:rsid w:val="00D547B0"/>
    <w:rsid w:val="00D56ADD"/>
    <w:rsid w:val="00D602F1"/>
    <w:rsid w:val="00D6472A"/>
    <w:rsid w:val="00D66500"/>
    <w:rsid w:val="00D66A1A"/>
    <w:rsid w:val="00D66D53"/>
    <w:rsid w:val="00D717F8"/>
    <w:rsid w:val="00D71B5F"/>
    <w:rsid w:val="00D7246F"/>
    <w:rsid w:val="00D74685"/>
    <w:rsid w:val="00D74E8F"/>
    <w:rsid w:val="00D76910"/>
    <w:rsid w:val="00D76995"/>
    <w:rsid w:val="00D76A73"/>
    <w:rsid w:val="00D8071A"/>
    <w:rsid w:val="00D91E03"/>
    <w:rsid w:val="00D95C11"/>
    <w:rsid w:val="00D95D95"/>
    <w:rsid w:val="00DA27D8"/>
    <w:rsid w:val="00DA6454"/>
    <w:rsid w:val="00DB20F7"/>
    <w:rsid w:val="00DB2B3E"/>
    <w:rsid w:val="00DB2B99"/>
    <w:rsid w:val="00DB32A6"/>
    <w:rsid w:val="00DB7215"/>
    <w:rsid w:val="00DC55DD"/>
    <w:rsid w:val="00DC6778"/>
    <w:rsid w:val="00DD1B30"/>
    <w:rsid w:val="00DD21AD"/>
    <w:rsid w:val="00DD4EE6"/>
    <w:rsid w:val="00DD59FA"/>
    <w:rsid w:val="00DD5BC0"/>
    <w:rsid w:val="00DD7A7E"/>
    <w:rsid w:val="00DE23DD"/>
    <w:rsid w:val="00DE268E"/>
    <w:rsid w:val="00DE342E"/>
    <w:rsid w:val="00DE53B9"/>
    <w:rsid w:val="00DE5FFD"/>
    <w:rsid w:val="00DE60EC"/>
    <w:rsid w:val="00DE6DCE"/>
    <w:rsid w:val="00E00B37"/>
    <w:rsid w:val="00E02CC1"/>
    <w:rsid w:val="00E02F54"/>
    <w:rsid w:val="00E034D0"/>
    <w:rsid w:val="00E1013A"/>
    <w:rsid w:val="00E128A0"/>
    <w:rsid w:val="00E14AC0"/>
    <w:rsid w:val="00E15154"/>
    <w:rsid w:val="00E15A45"/>
    <w:rsid w:val="00E21B46"/>
    <w:rsid w:val="00E221CE"/>
    <w:rsid w:val="00E231F0"/>
    <w:rsid w:val="00E23D40"/>
    <w:rsid w:val="00E25B4E"/>
    <w:rsid w:val="00E266FA"/>
    <w:rsid w:val="00E3087A"/>
    <w:rsid w:val="00E3169C"/>
    <w:rsid w:val="00E31954"/>
    <w:rsid w:val="00E323E5"/>
    <w:rsid w:val="00E33042"/>
    <w:rsid w:val="00E354CA"/>
    <w:rsid w:val="00E36A48"/>
    <w:rsid w:val="00E405BF"/>
    <w:rsid w:val="00E424EB"/>
    <w:rsid w:val="00E46291"/>
    <w:rsid w:val="00E471AE"/>
    <w:rsid w:val="00E51056"/>
    <w:rsid w:val="00E511D7"/>
    <w:rsid w:val="00E52CC3"/>
    <w:rsid w:val="00E636F4"/>
    <w:rsid w:val="00E7047B"/>
    <w:rsid w:val="00E744A2"/>
    <w:rsid w:val="00E75E32"/>
    <w:rsid w:val="00E80728"/>
    <w:rsid w:val="00E80AFA"/>
    <w:rsid w:val="00E80B9A"/>
    <w:rsid w:val="00E81AE5"/>
    <w:rsid w:val="00E81FC3"/>
    <w:rsid w:val="00E91E52"/>
    <w:rsid w:val="00E9431C"/>
    <w:rsid w:val="00E948EA"/>
    <w:rsid w:val="00EA34FD"/>
    <w:rsid w:val="00EA552C"/>
    <w:rsid w:val="00EA67A8"/>
    <w:rsid w:val="00EB4E9A"/>
    <w:rsid w:val="00EB5A7C"/>
    <w:rsid w:val="00EC3D6F"/>
    <w:rsid w:val="00EC58F0"/>
    <w:rsid w:val="00EC5C9B"/>
    <w:rsid w:val="00ED1E01"/>
    <w:rsid w:val="00ED241F"/>
    <w:rsid w:val="00ED38E1"/>
    <w:rsid w:val="00ED4FA6"/>
    <w:rsid w:val="00ED6472"/>
    <w:rsid w:val="00EE1853"/>
    <w:rsid w:val="00EE2DBC"/>
    <w:rsid w:val="00EE2DD4"/>
    <w:rsid w:val="00EE6670"/>
    <w:rsid w:val="00EF18E0"/>
    <w:rsid w:val="00EF1FF5"/>
    <w:rsid w:val="00EF50B6"/>
    <w:rsid w:val="00EF77FD"/>
    <w:rsid w:val="00F00CE7"/>
    <w:rsid w:val="00F016B0"/>
    <w:rsid w:val="00F14604"/>
    <w:rsid w:val="00F1514F"/>
    <w:rsid w:val="00F2573E"/>
    <w:rsid w:val="00F31E2D"/>
    <w:rsid w:val="00F3684B"/>
    <w:rsid w:val="00F374D3"/>
    <w:rsid w:val="00F37563"/>
    <w:rsid w:val="00F42912"/>
    <w:rsid w:val="00F43A12"/>
    <w:rsid w:val="00F45F19"/>
    <w:rsid w:val="00F46318"/>
    <w:rsid w:val="00F46E32"/>
    <w:rsid w:val="00F51107"/>
    <w:rsid w:val="00F51F34"/>
    <w:rsid w:val="00F54E13"/>
    <w:rsid w:val="00F56421"/>
    <w:rsid w:val="00F57B55"/>
    <w:rsid w:val="00F57B7F"/>
    <w:rsid w:val="00F613D6"/>
    <w:rsid w:val="00F61F0E"/>
    <w:rsid w:val="00F653C9"/>
    <w:rsid w:val="00F66B43"/>
    <w:rsid w:val="00F721C4"/>
    <w:rsid w:val="00F73FED"/>
    <w:rsid w:val="00F77F64"/>
    <w:rsid w:val="00F8515C"/>
    <w:rsid w:val="00F91829"/>
    <w:rsid w:val="00F9772C"/>
    <w:rsid w:val="00FA5014"/>
    <w:rsid w:val="00FA7600"/>
    <w:rsid w:val="00FB0FF4"/>
    <w:rsid w:val="00FB39C9"/>
    <w:rsid w:val="00FC0CDB"/>
    <w:rsid w:val="00FC1091"/>
    <w:rsid w:val="00FC3E8C"/>
    <w:rsid w:val="00FC4333"/>
    <w:rsid w:val="00FC6997"/>
    <w:rsid w:val="00FD096D"/>
    <w:rsid w:val="00FD35CC"/>
    <w:rsid w:val="00FD3C8A"/>
    <w:rsid w:val="00FD3C8D"/>
    <w:rsid w:val="00FD5424"/>
    <w:rsid w:val="00FE5EF5"/>
    <w:rsid w:val="00FF0398"/>
    <w:rsid w:val="00FF1CD5"/>
    <w:rsid w:val="00FF6171"/>
    <w:rsid w:val="00FF76FC"/>
    <w:rsid w:val="00FF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 stroke="f">
      <v:fill color="white"/>
      <v:stroke on="f"/>
      <v:textbox inset="0,0,0,0"/>
    </o:shapedefaults>
    <o:shapelayout v:ext="edit">
      <o:idmap v:ext="edit" data="1"/>
    </o:shapelayout>
  </w:shapeDefaults>
  <w:decimalSymbol w:val="."/>
  <w:listSeparator w:val=";"/>
  <w14:docId w14:val="29A245D9"/>
  <w15:docId w15:val="{D0825565-007B-4559-B95A-3B536490F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229B8"/>
    <w:pPr>
      <w:jc w:val="both"/>
    </w:pPr>
    <w:rPr>
      <w:rFonts w:ascii="Arial" w:hAnsi="Arial" w:cs="Arial"/>
      <w:sz w:val="22"/>
      <w:lang w:val="de-CH"/>
    </w:rPr>
  </w:style>
  <w:style w:type="paragraph" w:styleId="berschrift1">
    <w:name w:val="heading 1"/>
    <w:basedOn w:val="Standard"/>
    <w:next w:val="Standard1"/>
    <w:link w:val="berschrift1Zchn"/>
    <w:autoRedefine/>
    <w:qFormat/>
    <w:rsid w:val="00D15B86"/>
    <w:pPr>
      <w:numPr>
        <w:numId w:val="1"/>
      </w:numPr>
      <w:spacing w:before="240" w:after="120"/>
      <w:jc w:val="left"/>
      <w:outlineLvl w:val="0"/>
    </w:pPr>
    <w:rPr>
      <w:b/>
      <w:noProof/>
      <w:sz w:val="28"/>
    </w:rPr>
  </w:style>
  <w:style w:type="paragraph" w:styleId="berschrift2">
    <w:name w:val="heading 2"/>
    <w:basedOn w:val="berschrift1"/>
    <w:next w:val="Standard1"/>
    <w:link w:val="berschrift2Zchn"/>
    <w:autoRedefine/>
    <w:qFormat/>
    <w:rsid w:val="00D7246F"/>
    <w:pPr>
      <w:numPr>
        <w:ilvl w:val="1"/>
      </w:numPr>
      <w:tabs>
        <w:tab w:val="clear" w:pos="1277"/>
        <w:tab w:val="num" w:pos="993"/>
      </w:tabs>
      <w:ind w:left="709"/>
      <w:outlineLvl w:val="1"/>
    </w:pPr>
    <w:rPr>
      <w:color w:val="000000"/>
      <w:sz w:val="22"/>
      <w:szCs w:val="22"/>
    </w:rPr>
  </w:style>
  <w:style w:type="paragraph" w:styleId="berschrift3">
    <w:name w:val="heading 3"/>
    <w:basedOn w:val="berschrift2"/>
    <w:next w:val="Standard1"/>
    <w:link w:val="berschrift3Zchn"/>
    <w:autoRedefine/>
    <w:qFormat/>
    <w:rsid w:val="000F7459"/>
    <w:pPr>
      <w:numPr>
        <w:ilvl w:val="2"/>
      </w:numPr>
      <w:spacing w:after="60"/>
      <w:outlineLvl w:val="2"/>
    </w:pPr>
    <w:rPr>
      <w:color w:val="auto"/>
    </w:rPr>
  </w:style>
  <w:style w:type="paragraph" w:styleId="berschrift4">
    <w:name w:val="heading 4"/>
    <w:basedOn w:val="berschrift3"/>
    <w:next w:val="Standard1"/>
    <w:autoRedefine/>
    <w:qFormat/>
    <w:rsid w:val="00F73FED"/>
    <w:pPr>
      <w:numPr>
        <w:ilvl w:val="3"/>
      </w:numPr>
      <w:tabs>
        <w:tab w:val="clear" w:pos="1560"/>
        <w:tab w:val="num" w:pos="851"/>
      </w:tabs>
      <w:ind w:left="709"/>
      <w:outlineLvl w:val="3"/>
    </w:pPr>
  </w:style>
  <w:style w:type="paragraph" w:styleId="berschrift5">
    <w:name w:val="heading 5"/>
    <w:basedOn w:val="berschrift4"/>
    <w:next w:val="Standard1"/>
    <w:autoRedefine/>
    <w:qFormat/>
    <w:rsid w:val="009229B8"/>
    <w:pPr>
      <w:numPr>
        <w:ilvl w:val="4"/>
      </w:numPr>
      <w:outlineLvl w:val="4"/>
    </w:pPr>
    <w:rPr>
      <w:b w:val="0"/>
    </w:rPr>
  </w:style>
  <w:style w:type="paragraph" w:styleId="berschrift6">
    <w:name w:val="heading 6"/>
    <w:basedOn w:val="berschrift5"/>
    <w:next w:val="Standard1"/>
    <w:autoRedefine/>
    <w:qFormat/>
    <w:rsid w:val="009229B8"/>
    <w:pPr>
      <w:numPr>
        <w:ilvl w:val="5"/>
      </w:numPr>
      <w:outlineLvl w:val="5"/>
    </w:pPr>
  </w:style>
  <w:style w:type="paragraph" w:styleId="berschrift7">
    <w:name w:val="heading 7"/>
    <w:basedOn w:val="berschrift6"/>
    <w:next w:val="N1"/>
    <w:autoRedefine/>
    <w:qFormat/>
    <w:rsid w:val="009229B8"/>
    <w:pPr>
      <w:numPr>
        <w:ilvl w:val="6"/>
      </w:numPr>
      <w:outlineLvl w:val="6"/>
    </w:pPr>
  </w:style>
  <w:style w:type="paragraph" w:styleId="berschrift8">
    <w:name w:val="heading 8"/>
    <w:basedOn w:val="Standard"/>
    <w:next w:val="Standard"/>
    <w:qFormat/>
    <w:rsid w:val="009229B8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rsid w:val="009229B8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1">
    <w:name w:val="Standard 1"/>
    <w:basedOn w:val="Standard"/>
    <w:link w:val="Standard1Zchn"/>
    <w:rsid w:val="009229B8"/>
    <w:pPr>
      <w:tabs>
        <w:tab w:val="right" w:pos="9070"/>
      </w:tabs>
      <w:ind w:left="709"/>
    </w:pPr>
  </w:style>
  <w:style w:type="character" w:customStyle="1" w:styleId="berschrift1Zchn">
    <w:name w:val="Überschrift 1 Zchn"/>
    <w:basedOn w:val="Absatz-Standardschriftart"/>
    <w:link w:val="berschrift1"/>
    <w:rsid w:val="00D15B86"/>
    <w:rPr>
      <w:rFonts w:ascii="Arial" w:hAnsi="Arial" w:cs="Arial"/>
      <w:b/>
      <w:noProof/>
      <w:sz w:val="28"/>
      <w:lang w:val="de-CH"/>
    </w:rPr>
  </w:style>
  <w:style w:type="character" w:customStyle="1" w:styleId="berschrift3Zchn">
    <w:name w:val="Überschrift 3 Zchn"/>
    <w:basedOn w:val="Absatz-Standardschriftart"/>
    <w:link w:val="berschrift3"/>
    <w:rsid w:val="000F7459"/>
    <w:rPr>
      <w:rFonts w:ascii="Arial" w:hAnsi="Arial" w:cs="Arial"/>
      <w:b/>
      <w:noProof/>
      <w:sz w:val="22"/>
      <w:szCs w:val="22"/>
      <w:lang w:val="de-CH"/>
    </w:rPr>
  </w:style>
  <w:style w:type="paragraph" w:customStyle="1" w:styleId="N1">
    <w:name w:val="N1"/>
    <w:basedOn w:val="Standard"/>
    <w:rsid w:val="009229B8"/>
  </w:style>
  <w:style w:type="paragraph" w:customStyle="1" w:styleId="Standard2">
    <w:name w:val="Standard 2"/>
    <w:basedOn w:val="Standard"/>
    <w:rsid w:val="009229B8"/>
    <w:pPr>
      <w:tabs>
        <w:tab w:val="right" w:pos="9070"/>
      </w:tabs>
    </w:pPr>
  </w:style>
  <w:style w:type="paragraph" w:customStyle="1" w:styleId="Standard3">
    <w:name w:val="Standard 3"/>
    <w:basedOn w:val="Standard"/>
    <w:rsid w:val="009229B8"/>
    <w:pPr>
      <w:tabs>
        <w:tab w:val="right" w:pos="9070"/>
      </w:tabs>
    </w:pPr>
  </w:style>
  <w:style w:type="paragraph" w:customStyle="1" w:styleId="Standard4">
    <w:name w:val="Standard 4"/>
    <w:basedOn w:val="Standard"/>
    <w:rsid w:val="009229B8"/>
    <w:pPr>
      <w:tabs>
        <w:tab w:val="right" w:pos="9070"/>
      </w:tabs>
    </w:pPr>
  </w:style>
  <w:style w:type="paragraph" w:customStyle="1" w:styleId="Standard5">
    <w:name w:val="Standard 5"/>
    <w:basedOn w:val="Standard"/>
    <w:rsid w:val="009229B8"/>
    <w:pPr>
      <w:tabs>
        <w:tab w:val="right" w:pos="9070"/>
      </w:tabs>
    </w:pPr>
  </w:style>
  <w:style w:type="paragraph" w:customStyle="1" w:styleId="Standard6">
    <w:name w:val="Standard 6"/>
    <w:basedOn w:val="Standard"/>
    <w:rsid w:val="009229B8"/>
    <w:pPr>
      <w:tabs>
        <w:tab w:val="right" w:pos="9070"/>
      </w:tabs>
    </w:pPr>
  </w:style>
  <w:style w:type="paragraph" w:customStyle="1" w:styleId="Standard7">
    <w:name w:val="Standard 7"/>
    <w:basedOn w:val="Standard"/>
    <w:rsid w:val="009229B8"/>
    <w:pPr>
      <w:tabs>
        <w:tab w:val="right" w:pos="9070"/>
      </w:tabs>
    </w:pPr>
  </w:style>
  <w:style w:type="paragraph" w:styleId="Verzeichnis1">
    <w:name w:val="toc 1"/>
    <w:basedOn w:val="Standard"/>
    <w:next w:val="Standard"/>
    <w:autoRedefine/>
    <w:uiPriority w:val="39"/>
    <w:rsid w:val="009229B8"/>
    <w:pPr>
      <w:tabs>
        <w:tab w:val="right" w:leader="dot" w:pos="9070"/>
      </w:tabs>
      <w:spacing w:before="240" w:after="120"/>
      <w:ind w:left="709" w:hanging="709"/>
      <w:jc w:val="left"/>
      <w:outlineLvl w:val="0"/>
    </w:pPr>
    <w:rPr>
      <w:b/>
      <w:noProof/>
      <w:sz w:val="24"/>
    </w:rPr>
  </w:style>
  <w:style w:type="paragraph" w:styleId="Verzeichnis2">
    <w:name w:val="toc 2"/>
    <w:basedOn w:val="Verzeichnis1"/>
    <w:next w:val="Standard"/>
    <w:autoRedefine/>
    <w:uiPriority w:val="39"/>
    <w:rsid w:val="009229B8"/>
    <w:pPr>
      <w:spacing w:before="0" w:after="0"/>
      <w:outlineLvl w:val="1"/>
    </w:pPr>
    <w:rPr>
      <w:sz w:val="22"/>
    </w:rPr>
  </w:style>
  <w:style w:type="paragraph" w:styleId="Verzeichnis3">
    <w:name w:val="toc 3"/>
    <w:basedOn w:val="Verzeichnis2"/>
    <w:next w:val="Standard"/>
    <w:autoRedefine/>
    <w:semiHidden/>
    <w:rsid w:val="009229B8"/>
    <w:pPr>
      <w:outlineLvl w:val="2"/>
    </w:pPr>
    <w:rPr>
      <w:b w:val="0"/>
    </w:rPr>
  </w:style>
  <w:style w:type="paragraph" w:styleId="Verzeichnis4">
    <w:name w:val="toc 4"/>
    <w:basedOn w:val="Verzeichnis3"/>
    <w:next w:val="Standard"/>
    <w:autoRedefine/>
    <w:semiHidden/>
    <w:rsid w:val="009229B8"/>
    <w:pPr>
      <w:tabs>
        <w:tab w:val="right" w:pos="9070"/>
      </w:tabs>
      <w:spacing w:after="60"/>
      <w:outlineLvl w:val="3"/>
    </w:pPr>
  </w:style>
  <w:style w:type="paragraph" w:styleId="Verzeichnis5">
    <w:name w:val="toc 5"/>
    <w:basedOn w:val="Verzeichnis4"/>
    <w:next w:val="Standard"/>
    <w:autoRedefine/>
    <w:semiHidden/>
    <w:rsid w:val="009229B8"/>
    <w:pPr>
      <w:spacing w:before="60" w:after="0"/>
      <w:outlineLvl w:val="4"/>
    </w:pPr>
  </w:style>
  <w:style w:type="paragraph" w:styleId="Verzeichnis6">
    <w:name w:val="toc 6"/>
    <w:basedOn w:val="Verzeichnis5"/>
    <w:next w:val="Standard"/>
    <w:autoRedefine/>
    <w:semiHidden/>
    <w:rsid w:val="009229B8"/>
    <w:pPr>
      <w:outlineLvl w:val="5"/>
    </w:pPr>
  </w:style>
  <w:style w:type="paragraph" w:styleId="Verzeichnis7">
    <w:name w:val="toc 7"/>
    <w:basedOn w:val="Verzeichnis6"/>
    <w:next w:val="Standard"/>
    <w:autoRedefine/>
    <w:semiHidden/>
    <w:rsid w:val="009229B8"/>
    <w:pPr>
      <w:outlineLvl w:val="6"/>
    </w:pPr>
  </w:style>
  <w:style w:type="paragraph" w:styleId="Verzeichnis8">
    <w:name w:val="toc 8"/>
    <w:basedOn w:val="Standard"/>
    <w:next w:val="Standard"/>
    <w:autoRedefine/>
    <w:semiHidden/>
    <w:rsid w:val="009229B8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9229B8"/>
    <w:pPr>
      <w:ind w:left="1760"/>
    </w:pPr>
  </w:style>
  <w:style w:type="character" w:styleId="Hyperlink">
    <w:name w:val="Hyperlink"/>
    <w:basedOn w:val="Absatz-Standardschriftart"/>
    <w:uiPriority w:val="99"/>
    <w:rsid w:val="009229B8"/>
    <w:rPr>
      <w:rFonts w:ascii="Arial" w:hAnsi="Arial" w:cs="Arial"/>
      <w:b w:val="0"/>
      <w:i w:val="0"/>
      <w:caps w:val="0"/>
      <w:smallCaps w:val="0"/>
      <w:strike w:val="0"/>
      <w:dstrike w:val="0"/>
      <w:noProof/>
      <w:vanish w:val="0"/>
      <w:color w:val="0000FF"/>
      <w:spacing w:val="0"/>
      <w:w w:val="100"/>
      <w:kern w:val="0"/>
      <w:position w:val="0"/>
      <w:sz w:val="22"/>
      <w:u w:val="none"/>
      <w:effect w:val="none"/>
      <w:vertAlign w:val="baseline"/>
    </w:rPr>
  </w:style>
  <w:style w:type="paragraph" w:customStyle="1" w:styleId="Address">
    <w:name w:val="Address"/>
    <w:basedOn w:val="Standard"/>
    <w:next w:val="Standard"/>
    <w:rsid w:val="009229B8"/>
    <w:pPr>
      <w:tabs>
        <w:tab w:val="right" w:pos="9070"/>
      </w:tabs>
      <w:jc w:val="left"/>
    </w:pPr>
    <w:rPr>
      <w:noProof/>
    </w:rPr>
  </w:style>
  <w:style w:type="paragraph" w:styleId="Makrotext">
    <w:name w:val="macro"/>
    <w:basedOn w:val="Standard"/>
    <w:next w:val="Standard"/>
    <w:semiHidden/>
    <w:rsid w:val="009229B8"/>
    <w:pPr>
      <w:tabs>
        <w:tab w:val="right" w:pos="9070"/>
      </w:tabs>
      <w:jc w:val="left"/>
    </w:pPr>
    <w:rPr>
      <w:rFonts w:ascii="Courier New" w:hAnsi="Courier New" w:cs="Courier New"/>
      <w:noProof/>
    </w:rPr>
  </w:style>
  <w:style w:type="paragraph" w:styleId="Titel">
    <w:name w:val="Title"/>
    <w:basedOn w:val="Standard"/>
    <w:next w:val="Standard"/>
    <w:rsid w:val="009229B8"/>
    <w:pPr>
      <w:tabs>
        <w:tab w:val="right" w:pos="9070"/>
      </w:tabs>
      <w:spacing w:before="240" w:after="120"/>
      <w:jc w:val="left"/>
    </w:pPr>
    <w:rPr>
      <w:b/>
      <w:bCs/>
      <w:noProof/>
      <w:sz w:val="24"/>
      <w:szCs w:val="32"/>
    </w:rPr>
  </w:style>
  <w:style w:type="paragraph" w:styleId="Untertitel">
    <w:name w:val="Subtitle"/>
    <w:basedOn w:val="Standard"/>
    <w:next w:val="Standard"/>
    <w:rsid w:val="009229B8"/>
    <w:pPr>
      <w:tabs>
        <w:tab w:val="right" w:pos="9070"/>
      </w:tabs>
      <w:spacing w:before="160"/>
      <w:jc w:val="left"/>
    </w:pPr>
    <w:rPr>
      <w:b/>
      <w:szCs w:val="24"/>
    </w:rPr>
  </w:style>
  <w:style w:type="paragraph" w:styleId="Umschlagadresse">
    <w:name w:val="envelope address"/>
    <w:basedOn w:val="Standard"/>
    <w:next w:val="Standard"/>
    <w:rsid w:val="009229B8"/>
    <w:pPr>
      <w:tabs>
        <w:tab w:val="right" w:pos="9070"/>
      </w:tabs>
      <w:jc w:val="left"/>
    </w:pPr>
    <w:rPr>
      <w:noProof/>
      <w:szCs w:val="24"/>
    </w:rPr>
  </w:style>
  <w:style w:type="paragraph" w:styleId="Unterschrift">
    <w:name w:val="Signature"/>
    <w:basedOn w:val="Standard"/>
    <w:next w:val="Standard"/>
    <w:rsid w:val="009229B8"/>
    <w:pPr>
      <w:tabs>
        <w:tab w:val="right" w:pos="9070"/>
      </w:tabs>
      <w:ind w:left="5669" w:right="-850"/>
      <w:jc w:val="left"/>
    </w:pPr>
    <w:rPr>
      <w:noProof/>
    </w:rPr>
  </w:style>
  <w:style w:type="paragraph" w:customStyle="1" w:styleId="Logo">
    <w:name w:val="Logo"/>
    <w:basedOn w:val="Standard"/>
    <w:next w:val="Standard"/>
    <w:rsid w:val="009229B8"/>
    <w:pPr>
      <w:tabs>
        <w:tab w:val="right" w:pos="9070"/>
      </w:tabs>
      <w:jc w:val="left"/>
    </w:pPr>
    <w:rPr>
      <w:b/>
      <w:noProof/>
      <w:color w:val="FFFFFF"/>
      <w:sz w:val="16"/>
      <w:szCs w:val="16"/>
    </w:rPr>
  </w:style>
  <w:style w:type="paragraph" w:customStyle="1" w:styleId="Ref">
    <w:name w:val="Ref"/>
    <w:basedOn w:val="Standard"/>
    <w:next w:val="Standard"/>
    <w:rsid w:val="009229B8"/>
    <w:pPr>
      <w:tabs>
        <w:tab w:val="right" w:pos="9070"/>
      </w:tabs>
      <w:jc w:val="left"/>
    </w:pPr>
    <w:rPr>
      <w:b/>
      <w:sz w:val="28"/>
    </w:rPr>
  </w:style>
  <w:style w:type="paragraph" w:customStyle="1" w:styleId="Sender">
    <w:name w:val="Sender"/>
    <w:basedOn w:val="Standard"/>
    <w:next w:val="Standard"/>
    <w:rsid w:val="009229B8"/>
    <w:pPr>
      <w:tabs>
        <w:tab w:val="right" w:pos="9070"/>
      </w:tabs>
      <w:ind w:left="5669" w:right="-850"/>
      <w:jc w:val="left"/>
    </w:pPr>
    <w:rPr>
      <w:caps/>
      <w:noProof/>
    </w:rPr>
  </w:style>
  <w:style w:type="paragraph" w:customStyle="1" w:styleId="Table">
    <w:name w:val="Table"/>
    <w:basedOn w:val="Standard"/>
    <w:next w:val="Standard"/>
    <w:rsid w:val="009229B8"/>
    <w:pPr>
      <w:tabs>
        <w:tab w:val="right" w:pos="9070"/>
      </w:tabs>
      <w:spacing w:before="120"/>
      <w:jc w:val="left"/>
    </w:pPr>
    <w:rPr>
      <w:b/>
      <w:caps/>
      <w:noProof/>
      <w:sz w:val="24"/>
    </w:rPr>
  </w:style>
  <w:style w:type="paragraph" w:styleId="Fuzeile">
    <w:name w:val="footer"/>
    <w:basedOn w:val="Standard"/>
    <w:link w:val="FuzeileZchn"/>
    <w:uiPriority w:val="99"/>
    <w:rsid w:val="009229B8"/>
    <w:pPr>
      <w:tabs>
        <w:tab w:val="right" w:pos="9070"/>
      </w:tabs>
      <w:jc w:val="left"/>
    </w:pPr>
    <w:rPr>
      <w:noProof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15675A"/>
    <w:rPr>
      <w:rFonts w:ascii="Arial" w:hAnsi="Arial" w:cs="Arial"/>
      <w:noProof/>
      <w:sz w:val="15"/>
      <w:lang w:val="de-CH"/>
    </w:rPr>
  </w:style>
  <w:style w:type="paragraph" w:styleId="Kopfzeile">
    <w:name w:val="header"/>
    <w:basedOn w:val="Standard"/>
    <w:link w:val="KopfzeileZchn"/>
    <w:rsid w:val="009229B8"/>
    <w:pPr>
      <w:tabs>
        <w:tab w:val="right" w:pos="9070"/>
      </w:tabs>
      <w:jc w:val="left"/>
    </w:pPr>
    <w:rPr>
      <w:noProof/>
    </w:rPr>
  </w:style>
  <w:style w:type="paragraph" w:styleId="Textkrper">
    <w:name w:val="Body Text"/>
    <w:basedOn w:val="Standard"/>
    <w:rsid w:val="009229B8"/>
    <w:rPr>
      <w:sz w:val="18"/>
    </w:rPr>
  </w:style>
  <w:style w:type="paragraph" w:styleId="Funotentext">
    <w:name w:val="footnote text"/>
    <w:basedOn w:val="Standard"/>
    <w:link w:val="FunotentextZchn"/>
    <w:uiPriority w:val="99"/>
    <w:semiHidden/>
    <w:rsid w:val="009229B8"/>
    <w:pPr>
      <w:tabs>
        <w:tab w:val="right" w:pos="9070"/>
      </w:tabs>
      <w:spacing w:before="60"/>
      <w:ind w:left="283" w:hanging="283"/>
    </w:pPr>
    <w:rPr>
      <w:sz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B54A0"/>
    <w:rPr>
      <w:rFonts w:ascii="Arial" w:hAnsi="Arial" w:cs="Arial"/>
      <w:sz w:val="18"/>
      <w:lang w:val="de-CH"/>
    </w:rPr>
  </w:style>
  <w:style w:type="character" w:styleId="Funotenzeichen">
    <w:name w:val="footnote reference"/>
    <w:basedOn w:val="Absatz-Standardschriftart"/>
    <w:uiPriority w:val="99"/>
    <w:semiHidden/>
    <w:rsid w:val="009229B8"/>
    <w:rPr>
      <w:rFonts w:ascii="Arial" w:hAnsi="Arial" w:cs="Arial"/>
      <w:dstrike w:val="0"/>
      <w:noProof/>
      <w:color w:val="auto"/>
      <w:spacing w:val="0"/>
      <w:w w:val="100"/>
      <w:kern w:val="0"/>
      <w:position w:val="6"/>
      <w:sz w:val="18"/>
      <w:u w:val="none"/>
      <w:effect w:val="none"/>
      <w:vertAlign w:val="superscript"/>
    </w:rPr>
  </w:style>
  <w:style w:type="paragraph" w:styleId="Textkrper-Einzug2">
    <w:name w:val="Body Text Indent 2"/>
    <w:basedOn w:val="Standard"/>
    <w:rsid w:val="009229B8"/>
    <w:pPr>
      <w:ind w:firstLine="426"/>
    </w:pPr>
    <w:rPr>
      <w:sz w:val="20"/>
    </w:rPr>
  </w:style>
  <w:style w:type="paragraph" w:styleId="Abbildungsverzeichnis">
    <w:name w:val="table of figures"/>
    <w:basedOn w:val="Standard"/>
    <w:semiHidden/>
    <w:rsid w:val="009229B8"/>
    <w:pPr>
      <w:tabs>
        <w:tab w:val="right" w:pos="9070"/>
      </w:tabs>
      <w:spacing w:after="60"/>
    </w:pPr>
    <w:rPr>
      <w:noProof/>
    </w:rPr>
  </w:style>
  <w:style w:type="paragraph" w:customStyle="1" w:styleId="Neutral">
    <w:name w:val="Neutral"/>
    <w:basedOn w:val="Standard"/>
    <w:rsid w:val="009229B8"/>
    <w:pPr>
      <w:jc w:val="left"/>
    </w:pPr>
    <w:rPr>
      <w:noProof/>
    </w:rPr>
  </w:style>
  <w:style w:type="paragraph" w:styleId="Sprechblasentext">
    <w:name w:val="Balloon Text"/>
    <w:basedOn w:val="Standard"/>
    <w:semiHidden/>
    <w:rsid w:val="009229B8"/>
    <w:rPr>
      <w:rFonts w:ascii="Tahoma" w:hAnsi="Tahoma" w:cs="Tahoma"/>
      <w:sz w:val="16"/>
      <w:szCs w:val="16"/>
    </w:rPr>
  </w:style>
  <w:style w:type="paragraph" w:customStyle="1" w:styleId="Address-Rem">
    <w:name w:val="Address-Rem"/>
    <w:basedOn w:val="Standard"/>
    <w:next w:val="Standard"/>
    <w:rsid w:val="009229B8"/>
    <w:pPr>
      <w:tabs>
        <w:tab w:val="right" w:pos="9070"/>
      </w:tabs>
      <w:spacing w:after="120"/>
      <w:jc w:val="left"/>
    </w:pPr>
    <w:rPr>
      <w:b/>
      <w:noProof/>
    </w:rPr>
  </w:style>
  <w:style w:type="paragraph" w:customStyle="1" w:styleId="Kosten">
    <w:name w:val="Kosten"/>
    <w:basedOn w:val="berschrift3"/>
    <w:rsid w:val="009229B8"/>
    <w:pPr>
      <w:numPr>
        <w:ilvl w:val="0"/>
        <w:numId w:val="0"/>
      </w:numPr>
      <w:tabs>
        <w:tab w:val="left" w:pos="5387"/>
        <w:tab w:val="right" w:pos="6804"/>
        <w:tab w:val="left" w:pos="7655"/>
        <w:tab w:val="right" w:pos="9696"/>
      </w:tabs>
    </w:pPr>
    <w:rPr>
      <w:b w:val="0"/>
    </w:rPr>
  </w:style>
  <w:style w:type="paragraph" w:styleId="Index1">
    <w:name w:val="index 1"/>
    <w:basedOn w:val="Standard"/>
    <w:next w:val="Standard"/>
    <w:autoRedefine/>
    <w:semiHidden/>
    <w:rsid w:val="009229B8"/>
    <w:pPr>
      <w:tabs>
        <w:tab w:val="right" w:pos="9070"/>
      </w:tabs>
      <w:jc w:val="left"/>
    </w:pPr>
    <w:rPr>
      <w:noProof/>
    </w:rPr>
  </w:style>
  <w:style w:type="paragraph" w:styleId="Indexberschrift">
    <w:name w:val="index heading"/>
    <w:basedOn w:val="Standard"/>
    <w:next w:val="Standard"/>
    <w:autoRedefine/>
    <w:semiHidden/>
    <w:rsid w:val="009229B8"/>
    <w:pPr>
      <w:tabs>
        <w:tab w:val="right" w:pos="9070"/>
      </w:tabs>
      <w:spacing w:before="240"/>
      <w:jc w:val="left"/>
    </w:pPr>
    <w:rPr>
      <w:bCs/>
      <w:noProof/>
    </w:rPr>
  </w:style>
  <w:style w:type="paragraph" w:styleId="Index2">
    <w:name w:val="index 2"/>
    <w:basedOn w:val="Standard"/>
    <w:next w:val="Standard"/>
    <w:autoRedefine/>
    <w:semiHidden/>
    <w:rsid w:val="009229B8"/>
    <w:pPr>
      <w:tabs>
        <w:tab w:val="right" w:pos="9070"/>
      </w:tabs>
    </w:pPr>
    <w:rPr>
      <w:noProof/>
    </w:rPr>
  </w:style>
  <w:style w:type="paragraph" w:styleId="Fu-Endnotenberschrift">
    <w:name w:val="Note Heading"/>
    <w:basedOn w:val="Standard"/>
    <w:next w:val="Standard"/>
    <w:rsid w:val="009229B8"/>
    <w:pPr>
      <w:tabs>
        <w:tab w:val="left" w:pos="567"/>
        <w:tab w:val="right" w:pos="9070"/>
      </w:tabs>
    </w:pPr>
    <w:rPr>
      <w:noProof/>
    </w:rPr>
  </w:style>
  <w:style w:type="paragraph" w:styleId="Datum">
    <w:name w:val="Date"/>
    <w:basedOn w:val="Standard"/>
    <w:next w:val="Standard"/>
    <w:rsid w:val="009229B8"/>
    <w:pPr>
      <w:tabs>
        <w:tab w:val="right" w:pos="9070"/>
      </w:tabs>
      <w:jc w:val="left"/>
    </w:pPr>
    <w:rPr>
      <w:noProof/>
    </w:rPr>
  </w:style>
  <w:style w:type="paragraph" w:styleId="Anrede">
    <w:name w:val="Salutation"/>
    <w:basedOn w:val="Standard"/>
    <w:next w:val="Standard"/>
    <w:rsid w:val="009229B8"/>
    <w:pPr>
      <w:tabs>
        <w:tab w:val="right" w:pos="9070"/>
      </w:tabs>
      <w:spacing w:after="240"/>
      <w:jc w:val="left"/>
    </w:pPr>
    <w:rPr>
      <w:noProof/>
    </w:rPr>
  </w:style>
  <w:style w:type="paragraph" w:customStyle="1" w:styleId="FigureText">
    <w:name w:val="FigureText"/>
    <w:basedOn w:val="Standard"/>
    <w:rsid w:val="009229B8"/>
    <w:pPr>
      <w:tabs>
        <w:tab w:val="right" w:pos="9070"/>
      </w:tabs>
      <w:spacing w:after="120" w:line="360" w:lineRule="auto"/>
      <w:ind w:left="567"/>
    </w:pPr>
  </w:style>
  <w:style w:type="paragraph" w:customStyle="1" w:styleId="Figure">
    <w:name w:val="Figure"/>
    <w:basedOn w:val="Standard"/>
    <w:next w:val="FigureText"/>
    <w:rsid w:val="009229B8"/>
    <w:pPr>
      <w:tabs>
        <w:tab w:val="right" w:pos="9070"/>
      </w:tabs>
      <w:spacing w:before="240" w:after="120" w:line="360" w:lineRule="auto"/>
      <w:ind w:left="567" w:hanging="567"/>
    </w:pPr>
  </w:style>
  <w:style w:type="character" w:customStyle="1" w:styleId="FigureRef">
    <w:name w:val="FigureRef"/>
    <w:basedOn w:val="Absatz-Standardschriftart"/>
    <w:rsid w:val="009229B8"/>
    <w:rPr>
      <w:rFonts w:ascii="Arial" w:hAnsi="Arial" w:cs="Arial"/>
      <w:b w:val="0"/>
      <w:i w:val="0"/>
      <w:caps w:val="0"/>
      <w:smallCaps w:val="0"/>
      <w:strike w:val="0"/>
      <w:dstrike w:val="0"/>
      <w:noProof/>
      <w:vanish w:val="0"/>
      <w:spacing w:val="0"/>
      <w:w w:val="100"/>
      <w:kern w:val="0"/>
      <w:position w:val="0"/>
      <w:sz w:val="22"/>
      <w:u w:val="none"/>
      <w:effect w:val="none"/>
      <w:vertAlign w:val="baseline"/>
    </w:rPr>
  </w:style>
  <w:style w:type="paragraph" w:styleId="Beschriftung">
    <w:name w:val="caption"/>
    <w:basedOn w:val="Standard"/>
    <w:next w:val="Standard"/>
    <w:rsid w:val="009229B8"/>
    <w:pPr>
      <w:tabs>
        <w:tab w:val="right" w:pos="9070"/>
      </w:tabs>
      <w:spacing w:before="100" w:after="100"/>
      <w:jc w:val="left"/>
    </w:pPr>
    <w:rPr>
      <w:bCs/>
      <w:noProof/>
    </w:rPr>
  </w:style>
  <w:style w:type="paragraph" w:customStyle="1" w:styleId="BO">
    <w:name w:val="BO"/>
    <w:basedOn w:val="Standard"/>
    <w:next w:val="Standard"/>
    <w:rsid w:val="009229B8"/>
    <w:pPr>
      <w:tabs>
        <w:tab w:val="right" w:pos="9070"/>
      </w:tabs>
      <w:spacing w:before="120"/>
      <w:ind w:left="1134" w:right="1701" w:hanging="567"/>
    </w:pPr>
  </w:style>
  <w:style w:type="character" w:customStyle="1" w:styleId="BOTitle">
    <w:name w:val="BOTitle"/>
    <w:basedOn w:val="Absatz-Standardschriftart"/>
    <w:rsid w:val="009229B8"/>
    <w:rPr>
      <w:rFonts w:ascii="Arial" w:hAnsi="Arial" w:cs="Arial"/>
      <w:b/>
      <w:i w:val="0"/>
      <w:caps w:val="0"/>
      <w:smallCaps w:val="0"/>
      <w:strike w:val="0"/>
      <w:dstrike w:val="0"/>
      <w:noProof/>
      <w:vanish w:val="0"/>
      <w:spacing w:val="0"/>
      <w:w w:val="100"/>
      <w:kern w:val="0"/>
      <w:position w:val="0"/>
      <w:sz w:val="22"/>
      <w:u w:val="none"/>
      <w:effect w:val="none"/>
      <w:vertAlign w:val="baseline"/>
    </w:rPr>
  </w:style>
  <w:style w:type="paragraph" w:customStyle="1" w:styleId="BOIndex">
    <w:name w:val="BOIndex"/>
    <w:basedOn w:val="Standard"/>
    <w:rsid w:val="009229B8"/>
    <w:pPr>
      <w:tabs>
        <w:tab w:val="left" w:pos="567"/>
        <w:tab w:val="right" w:pos="9070"/>
      </w:tabs>
      <w:ind w:left="567" w:hanging="567"/>
    </w:pPr>
  </w:style>
  <w:style w:type="paragraph" w:customStyle="1" w:styleId="BOIndexTitle">
    <w:name w:val="BOIndexTitle"/>
    <w:basedOn w:val="Standard"/>
    <w:next w:val="Standard"/>
    <w:rsid w:val="009229B8"/>
    <w:pPr>
      <w:tabs>
        <w:tab w:val="left" w:pos="567"/>
        <w:tab w:val="right" w:pos="9070"/>
      </w:tabs>
      <w:jc w:val="center"/>
    </w:pPr>
    <w:rPr>
      <w:b/>
    </w:rPr>
  </w:style>
  <w:style w:type="paragraph" w:customStyle="1" w:styleId="BOIndexRem">
    <w:name w:val="BOIndexRem"/>
    <w:basedOn w:val="Standard"/>
    <w:next w:val="Standard"/>
    <w:rsid w:val="009229B8"/>
    <w:pPr>
      <w:tabs>
        <w:tab w:val="left" w:pos="567"/>
        <w:tab w:val="right" w:pos="9070"/>
      </w:tabs>
    </w:pPr>
  </w:style>
  <w:style w:type="paragraph" w:customStyle="1" w:styleId="KMText">
    <w:name w:val="KMText"/>
    <w:basedOn w:val="Standard"/>
    <w:rsid w:val="009229B8"/>
    <w:pPr>
      <w:jc w:val="left"/>
    </w:pPr>
    <w:rPr>
      <w:rFonts w:cs="Times New Roman"/>
      <w:noProof/>
    </w:rPr>
  </w:style>
  <w:style w:type="paragraph" w:customStyle="1" w:styleId="BezObj01">
    <w:name w:val="BezObj01"/>
    <w:basedOn w:val="Kopfzeile"/>
    <w:rsid w:val="009229B8"/>
    <w:pPr>
      <w:tabs>
        <w:tab w:val="clear" w:pos="9070"/>
        <w:tab w:val="center" w:pos="4536"/>
        <w:tab w:val="right" w:pos="9072"/>
      </w:tabs>
    </w:pPr>
    <w:rPr>
      <w:rFonts w:cs="Times New Roman"/>
      <w:sz w:val="20"/>
    </w:rPr>
  </w:style>
  <w:style w:type="paragraph" w:customStyle="1" w:styleId="Absatz09pt">
    <w:name w:val="Absatz 0 (9pt)"/>
    <w:basedOn w:val="Absatz0Tabelle"/>
    <w:link w:val="Absatz09ptZchn"/>
    <w:rsid w:val="009229B8"/>
    <w:rPr>
      <w:sz w:val="18"/>
      <w:szCs w:val="18"/>
    </w:rPr>
  </w:style>
  <w:style w:type="paragraph" w:customStyle="1" w:styleId="Absatz0Tabelle">
    <w:name w:val="Absatz_0_Tabelle"/>
    <w:basedOn w:val="Standard"/>
    <w:link w:val="Absatz0TabelleZchn"/>
    <w:rsid w:val="009229B8"/>
    <w:pPr>
      <w:spacing w:before="20" w:after="20"/>
      <w:jc w:val="left"/>
    </w:pPr>
    <w:rPr>
      <w:szCs w:val="22"/>
    </w:rPr>
  </w:style>
  <w:style w:type="paragraph" w:customStyle="1" w:styleId="Absatz09ptCourier">
    <w:name w:val="Absatz 0 (9pt) Courier"/>
    <w:basedOn w:val="Absatz09pt"/>
    <w:rsid w:val="009229B8"/>
    <w:rPr>
      <w:rFonts w:ascii="Courier New" w:hAnsi="Courier New" w:cs="Courier New"/>
    </w:rPr>
  </w:style>
  <w:style w:type="paragraph" w:customStyle="1" w:styleId="Absatz1">
    <w:name w:val="Absatz 1"/>
    <w:basedOn w:val="Standard"/>
    <w:rsid w:val="009229B8"/>
    <w:pPr>
      <w:spacing w:after="80"/>
      <w:ind w:left="851"/>
    </w:pPr>
    <w:rPr>
      <w:szCs w:val="22"/>
    </w:rPr>
  </w:style>
  <w:style w:type="paragraph" w:customStyle="1" w:styleId="FusszeitelBR">
    <w:name w:val="Fusszeitel B+R"/>
    <w:basedOn w:val="Standard"/>
    <w:rsid w:val="009229B8"/>
    <w:rPr>
      <w:sz w:val="12"/>
      <w:szCs w:val="12"/>
    </w:rPr>
  </w:style>
  <w:style w:type="paragraph" w:customStyle="1" w:styleId="Titel2">
    <w:name w:val="Titel 2"/>
    <w:basedOn w:val="Standard"/>
    <w:rsid w:val="009229B8"/>
    <w:pPr>
      <w:jc w:val="left"/>
    </w:pPr>
    <w:rPr>
      <w:b/>
      <w:bCs/>
      <w:sz w:val="28"/>
      <w:szCs w:val="28"/>
    </w:rPr>
  </w:style>
  <w:style w:type="paragraph" w:customStyle="1" w:styleId="berschriftInhaltsverzeichnis">
    <w:name w:val="Überschrift Inhaltsverzeichnis"/>
    <w:basedOn w:val="Standard"/>
    <w:autoRedefine/>
    <w:rsid w:val="009229B8"/>
    <w:pPr>
      <w:spacing w:before="240" w:after="240"/>
    </w:pPr>
    <w:rPr>
      <w:b/>
      <w:bCs/>
      <w:sz w:val="28"/>
      <w:szCs w:val="28"/>
    </w:rPr>
  </w:style>
  <w:style w:type="paragraph" w:customStyle="1" w:styleId="Zwischentitel">
    <w:name w:val="Zwischentitel"/>
    <w:basedOn w:val="Absatz1"/>
    <w:rsid w:val="009229B8"/>
    <w:pPr>
      <w:spacing w:before="480"/>
    </w:pPr>
    <w:rPr>
      <w:b/>
      <w:bCs/>
    </w:rPr>
  </w:style>
  <w:style w:type="paragraph" w:customStyle="1" w:styleId="Absatz19pt">
    <w:name w:val="Absatz 1 (9pt)"/>
    <w:basedOn w:val="Absatz1"/>
    <w:rsid w:val="009229B8"/>
    <w:rPr>
      <w:sz w:val="18"/>
      <w:szCs w:val="18"/>
    </w:rPr>
  </w:style>
  <w:style w:type="paragraph" w:customStyle="1" w:styleId="Aufzhlungszeichen49pt">
    <w:name w:val="Aufzählungszeichen 4 (9pt)"/>
    <w:basedOn w:val="Aufzhlungszeichen4"/>
    <w:rsid w:val="009229B8"/>
    <w:rPr>
      <w:sz w:val="18"/>
      <w:szCs w:val="18"/>
    </w:rPr>
  </w:style>
  <w:style w:type="paragraph" w:styleId="Aufzhlungszeichen4">
    <w:name w:val="List Bullet 4"/>
    <w:basedOn w:val="Standard"/>
    <w:autoRedefine/>
    <w:rsid w:val="009229B8"/>
    <w:pPr>
      <w:tabs>
        <w:tab w:val="num" w:pos="432"/>
        <w:tab w:val="num" w:pos="1209"/>
      </w:tabs>
      <w:ind w:left="1209" w:hanging="360"/>
    </w:pPr>
    <w:rPr>
      <w:szCs w:val="22"/>
    </w:rPr>
  </w:style>
  <w:style w:type="paragraph" w:customStyle="1" w:styleId="Absatz1Courier">
    <w:name w:val="Absatz 1 Courier"/>
    <w:basedOn w:val="Absatz1"/>
    <w:rsid w:val="009229B8"/>
    <w:rPr>
      <w:rFonts w:ascii="Courier New" w:hAnsi="Courier New" w:cs="Courier New"/>
    </w:rPr>
  </w:style>
  <w:style w:type="paragraph" w:customStyle="1" w:styleId="Absatz0Courier">
    <w:name w:val="Absatz 0 Courier"/>
    <w:basedOn w:val="Absatz09ptCourier"/>
    <w:rsid w:val="009229B8"/>
    <w:pPr>
      <w:spacing w:before="0" w:after="80"/>
    </w:pPr>
    <w:rPr>
      <w:sz w:val="22"/>
      <w:szCs w:val="22"/>
    </w:rPr>
  </w:style>
  <w:style w:type="paragraph" w:customStyle="1" w:styleId="Titel2Courier">
    <w:name w:val="Titel 2 Courier"/>
    <w:basedOn w:val="Titel2"/>
    <w:next w:val="Titel2"/>
    <w:rsid w:val="009229B8"/>
    <w:rPr>
      <w:rFonts w:ascii="Courier New" w:hAnsi="Courier New" w:cs="Courier New"/>
    </w:rPr>
  </w:style>
  <w:style w:type="paragraph" w:styleId="Aufzhlungszeichen5">
    <w:name w:val="List Bullet 5"/>
    <w:basedOn w:val="Standard"/>
    <w:rsid w:val="009229B8"/>
    <w:pPr>
      <w:numPr>
        <w:numId w:val="3"/>
      </w:numPr>
      <w:tabs>
        <w:tab w:val="clear" w:pos="1492"/>
        <w:tab w:val="num" w:pos="1607"/>
      </w:tabs>
      <w:spacing w:before="20" w:after="20"/>
      <w:ind w:left="1607"/>
      <w:jc w:val="left"/>
    </w:pPr>
    <w:rPr>
      <w:rFonts w:cs="Times New Roman"/>
    </w:rPr>
  </w:style>
  <w:style w:type="character" w:styleId="Seitenzahl">
    <w:name w:val="page number"/>
    <w:basedOn w:val="Absatz-Standardschriftart"/>
    <w:rsid w:val="009229B8"/>
  </w:style>
  <w:style w:type="paragraph" w:customStyle="1" w:styleId="Text">
    <w:name w:val="Text"/>
    <w:basedOn w:val="Standard"/>
    <w:rsid w:val="006559DA"/>
    <w:pPr>
      <w:widowControl w:val="0"/>
      <w:tabs>
        <w:tab w:val="left" w:pos="1701"/>
      </w:tabs>
      <w:autoSpaceDE w:val="0"/>
      <w:autoSpaceDN w:val="0"/>
      <w:adjustRightInd w:val="0"/>
      <w:ind w:left="686"/>
      <w:jc w:val="left"/>
    </w:pPr>
    <w:rPr>
      <w:rFonts w:cs="Times New Roman"/>
      <w:szCs w:val="24"/>
      <w:lang w:val="de-DE"/>
    </w:rPr>
  </w:style>
  <w:style w:type="paragraph" w:customStyle="1" w:styleId="Default">
    <w:name w:val="Default"/>
    <w:rsid w:val="00DD1B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rsid w:val="001D22A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D22A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D22A4"/>
    <w:rPr>
      <w:rFonts w:ascii="Arial" w:hAnsi="Arial" w:cs="Arial"/>
      <w:lang w:val="de-CH"/>
    </w:rPr>
  </w:style>
  <w:style w:type="paragraph" w:styleId="Kommentarthema">
    <w:name w:val="annotation subject"/>
    <w:basedOn w:val="Kommentartext"/>
    <w:next w:val="Kommentartext"/>
    <w:link w:val="KommentarthemaZchn"/>
    <w:rsid w:val="001D2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1D22A4"/>
    <w:rPr>
      <w:rFonts w:ascii="Arial" w:hAnsi="Arial" w:cs="Arial"/>
      <w:b/>
      <w:bCs/>
      <w:lang w:val="de-CH"/>
    </w:rPr>
  </w:style>
  <w:style w:type="paragraph" w:customStyle="1" w:styleId="Absatz0">
    <w:name w:val="Absatz 0"/>
    <w:basedOn w:val="Absatz1"/>
    <w:rsid w:val="00AF6CD7"/>
    <w:pPr>
      <w:tabs>
        <w:tab w:val="left" w:pos="851"/>
      </w:tabs>
      <w:spacing w:after="0"/>
      <w:ind w:left="0"/>
    </w:pPr>
  </w:style>
  <w:style w:type="table" w:styleId="Tabellenraster">
    <w:name w:val="Table Grid"/>
    <w:basedOn w:val="NormaleTabelle"/>
    <w:uiPriority w:val="59"/>
    <w:rsid w:val="000F00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ierarchiestufe3">
    <w:name w:val="Hierarchiestufe 3"/>
    <w:basedOn w:val="Textkrper"/>
    <w:next w:val="Standard"/>
    <w:rsid w:val="00D15B86"/>
    <w:pPr>
      <w:spacing w:before="60"/>
      <w:jc w:val="left"/>
    </w:pPr>
    <w:rPr>
      <w:b/>
      <w:bCs/>
      <w:sz w:val="15"/>
      <w:szCs w:val="15"/>
      <w:lang w:val="en-US"/>
    </w:rPr>
  </w:style>
  <w:style w:type="paragraph" w:customStyle="1" w:styleId="Hierarchiestufe4">
    <w:name w:val="Hierarchiestufe 4"/>
    <w:basedOn w:val="Standard"/>
    <w:rsid w:val="00D15B86"/>
    <w:pPr>
      <w:jc w:val="left"/>
    </w:pPr>
    <w:rPr>
      <w:sz w:val="15"/>
      <w:szCs w:val="15"/>
      <w:lang w:val="en-US"/>
    </w:rPr>
  </w:style>
  <w:style w:type="character" w:styleId="Fett">
    <w:name w:val="Strong"/>
    <w:basedOn w:val="Absatz-Standardschriftart"/>
    <w:rsid w:val="00CA72A5"/>
    <w:rPr>
      <w:b/>
      <w:bCs/>
    </w:rPr>
  </w:style>
  <w:style w:type="character" w:styleId="Hervorhebung">
    <w:name w:val="Emphasis"/>
    <w:basedOn w:val="Absatz-Standardschriftart"/>
    <w:rsid w:val="00CA72A5"/>
    <w:rPr>
      <w:i/>
      <w:iCs/>
    </w:rPr>
  </w:style>
  <w:style w:type="paragraph" w:styleId="KeinLeerraum">
    <w:name w:val="No Spacing"/>
    <w:uiPriority w:val="1"/>
    <w:rsid w:val="00CA72A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9B478C"/>
    <w:rPr>
      <w:rFonts w:ascii="Arial" w:hAnsi="Arial" w:cs="Arial"/>
      <w:noProof/>
      <w:sz w:val="22"/>
      <w:lang w:val="de-CH"/>
    </w:rPr>
  </w:style>
  <w:style w:type="paragraph" w:customStyle="1" w:styleId="TabelleEingabeAnbieter">
    <w:name w:val="Tabelle Eingabe Anbieter"/>
    <w:basedOn w:val="Standard1"/>
    <w:link w:val="TabelleEingabeAnbieterZchn"/>
    <w:qFormat/>
    <w:rsid w:val="00B653E2"/>
    <w:pPr>
      <w:ind w:left="0"/>
    </w:pPr>
    <w:rPr>
      <w:color w:val="3333FF"/>
      <w:sz w:val="20"/>
    </w:rPr>
  </w:style>
  <w:style w:type="paragraph" w:customStyle="1" w:styleId="TabelleVorgabeTeilC">
    <w:name w:val="Tabelle Vorgabe Teil C"/>
    <w:basedOn w:val="Standard"/>
    <w:link w:val="TabelleVorgabeTeilCZchn"/>
    <w:qFormat/>
    <w:rsid w:val="008457A4"/>
    <w:pPr>
      <w:tabs>
        <w:tab w:val="right" w:pos="8288"/>
      </w:tabs>
      <w:jc w:val="left"/>
    </w:pPr>
    <w:rPr>
      <w:sz w:val="20"/>
    </w:rPr>
  </w:style>
  <w:style w:type="character" w:customStyle="1" w:styleId="Standard1Zchn">
    <w:name w:val="Standard 1 Zchn"/>
    <w:basedOn w:val="Absatz-Standardschriftart"/>
    <w:link w:val="Standard1"/>
    <w:rsid w:val="00B653E2"/>
    <w:rPr>
      <w:rFonts w:ascii="Arial" w:hAnsi="Arial" w:cs="Arial"/>
      <w:sz w:val="22"/>
      <w:lang w:val="de-CH"/>
    </w:rPr>
  </w:style>
  <w:style w:type="character" w:customStyle="1" w:styleId="TabelleEingabeAnbieterZchn">
    <w:name w:val="Tabelle Eingabe Anbieter Zchn"/>
    <w:basedOn w:val="Standard1Zchn"/>
    <w:link w:val="TabelleEingabeAnbieter"/>
    <w:rsid w:val="00B653E2"/>
    <w:rPr>
      <w:rFonts w:ascii="Arial" w:hAnsi="Arial" w:cs="Arial"/>
      <w:color w:val="3333FF"/>
      <w:sz w:val="22"/>
      <w:lang w:val="de-CH"/>
    </w:rPr>
  </w:style>
  <w:style w:type="paragraph" w:customStyle="1" w:styleId="StandardText">
    <w:name w:val="Standard Text"/>
    <w:basedOn w:val="Standard1"/>
    <w:link w:val="StandardTextZchn"/>
    <w:qFormat/>
    <w:rsid w:val="00B653E2"/>
    <w:pPr>
      <w:spacing w:before="120"/>
    </w:pPr>
  </w:style>
  <w:style w:type="character" w:customStyle="1" w:styleId="TabelleVorgabeTeilCZchn">
    <w:name w:val="Tabelle Vorgabe Teil C Zchn"/>
    <w:basedOn w:val="Standard1Zchn"/>
    <w:link w:val="TabelleVorgabeTeilC"/>
    <w:rsid w:val="008457A4"/>
    <w:rPr>
      <w:rFonts w:ascii="Arial" w:hAnsi="Arial" w:cs="Arial"/>
      <w:sz w:val="22"/>
      <w:lang w:val="de-CH"/>
    </w:rPr>
  </w:style>
  <w:style w:type="paragraph" w:customStyle="1" w:styleId="TabelleTitel">
    <w:name w:val="Tabelle Titel"/>
    <w:basedOn w:val="Absatz09pt"/>
    <w:link w:val="TabelleTitelZchn"/>
    <w:qFormat/>
    <w:rsid w:val="00D6472A"/>
    <w:rPr>
      <w:b/>
      <w:bCs/>
    </w:rPr>
  </w:style>
  <w:style w:type="character" w:customStyle="1" w:styleId="StandardTextZchn">
    <w:name w:val="Standard Text Zchn"/>
    <w:basedOn w:val="Standard1Zchn"/>
    <w:link w:val="StandardText"/>
    <w:rsid w:val="00B653E2"/>
    <w:rPr>
      <w:rFonts w:ascii="Arial" w:hAnsi="Arial" w:cs="Arial"/>
      <w:sz w:val="22"/>
      <w:lang w:val="de-CH"/>
    </w:rPr>
  </w:style>
  <w:style w:type="table" w:customStyle="1" w:styleId="TabelleTeilC">
    <w:name w:val="Tabelle Teil C"/>
    <w:basedOn w:val="NormaleTabelle"/>
    <w:uiPriority w:val="99"/>
    <w:qFormat/>
    <w:rsid w:val="00D0705D"/>
    <w:rPr>
      <w:rFonts w:ascii="Arial" w:hAnsi="Arial"/>
      <w:color w:val="0000FF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color w:val="auto"/>
      </w:rPr>
    </w:tblStylePr>
  </w:style>
  <w:style w:type="character" w:customStyle="1" w:styleId="Absatz0TabelleZchn">
    <w:name w:val="Absatz_0_Tabelle Zchn"/>
    <w:basedOn w:val="Absatz-Standardschriftart"/>
    <w:link w:val="Absatz0Tabelle"/>
    <w:rsid w:val="00D6472A"/>
    <w:rPr>
      <w:rFonts w:ascii="Arial" w:hAnsi="Arial" w:cs="Arial"/>
      <w:sz w:val="22"/>
      <w:szCs w:val="22"/>
      <w:lang w:val="de-CH"/>
    </w:rPr>
  </w:style>
  <w:style w:type="character" w:customStyle="1" w:styleId="Absatz09ptZchn">
    <w:name w:val="Absatz 0 (9pt) Zchn"/>
    <w:basedOn w:val="Absatz0TabelleZchn"/>
    <w:link w:val="Absatz09pt"/>
    <w:rsid w:val="00D6472A"/>
    <w:rPr>
      <w:rFonts w:ascii="Arial" w:hAnsi="Arial" w:cs="Arial"/>
      <w:sz w:val="18"/>
      <w:szCs w:val="18"/>
      <w:lang w:val="de-CH"/>
    </w:rPr>
  </w:style>
  <w:style w:type="character" w:customStyle="1" w:styleId="TabelleTitelZchn">
    <w:name w:val="Tabelle Titel Zchn"/>
    <w:basedOn w:val="Absatz09ptZchn"/>
    <w:link w:val="TabelleTitel"/>
    <w:rsid w:val="00D6472A"/>
    <w:rPr>
      <w:rFonts w:ascii="Arial" w:hAnsi="Arial" w:cs="Arial"/>
      <w:sz w:val="18"/>
      <w:szCs w:val="18"/>
      <w:lang w:val="de-CH"/>
    </w:rPr>
  </w:style>
  <w:style w:type="character" w:customStyle="1" w:styleId="berschrift2Zchn">
    <w:name w:val="Überschrift 2 Zchn"/>
    <w:basedOn w:val="Absatz-Standardschriftart"/>
    <w:link w:val="berschrift2"/>
    <w:rsid w:val="00D7246F"/>
    <w:rPr>
      <w:rFonts w:ascii="Arial" w:hAnsi="Arial" w:cs="Arial"/>
      <w:b/>
      <w:noProof/>
      <w:color w:val="000000"/>
      <w:sz w:val="22"/>
      <w:szCs w:val="22"/>
      <w:lang w:val="de-CH"/>
    </w:rPr>
  </w:style>
  <w:style w:type="character" w:styleId="Platzhaltertext">
    <w:name w:val="Placeholder Text"/>
    <w:basedOn w:val="Absatz-Standardschriftart"/>
    <w:uiPriority w:val="99"/>
    <w:semiHidden/>
    <w:rsid w:val="00926446"/>
    <w:rPr>
      <w:color w:val="808080"/>
    </w:rPr>
  </w:style>
  <w:style w:type="paragraph" w:styleId="Listenabsatz">
    <w:name w:val="List Paragraph"/>
    <w:basedOn w:val="Standard"/>
    <w:uiPriority w:val="99"/>
    <w:qFormat/>
    <w:rsid w:val="00D37175"/>
    <w:pPr>
      <w:spacing w:line="264" w:lineRule="auto"/>
      <w:ind w:left="720"/>
      <w:contextualSpacing/>
      <w:jc w:val="left"/>
    </w:pPr>
    <w:rPr>
      <w:rFonts w:cs="Times New Roman"/>
    </w:rPr>
  </w:style>
  <w:style w:type="paragraph" w:customStyle="1" w:styleId="TitelderAusschreibung">
    <w:name w:val="Titel der Ausschreibung"/>
    <w:basedOn w:val="Standard"/>
    <w:link w:val="TitelderAusschreibungZchn"/>
    <w:qFormat/>
    <w:rsid w:val="00D95D95"/>
    <w:rPr>
      <w:b/>
      <w:sz w:val="28"/>
      <w:szCs w:val="28"/>
    </w:rPr>
  </w:style>
  <w:style w:type="character" w:customStyle="1" w:styleId="TitelderAusschreibungZchn">
    <w:name w:val="Titel der Ausschreibung Zchn"/>
    <w:basedOn w:val="Absatz-Standardschriftart"/>
    <w:link w:val="TitelderAusschreibung"/>
    <w:rsid w:val="00D95D95"/>
    <w:rPr>
      <w:rFonts w:ascii="Arial" w:hAnsi="Arial" w:cs="Arial"/>
      <w:b/>
      <w:sz w:val="28"/>
      <w:szCs w:val="28"/>
      <w:lang w:val="de-CH"/>
    </w:rPr>
  </w:style>
  <w:style w:type="paragraph" w:customStyle="1" w:styleId="TitelAusschreibung">
    <w:name w:val="Titel Ausschreibung"/>
    <w:basedOn w:val="Standard"/>
    <w:link w:val="TitelAusschreibungZchn"/>
    <w:qFormat/>
    <w:rsid w:val="003E69A0"/>
    <w:pPr>
      <w:autoSpaceDN w:val="0"/>
      <w:textAlignment w:val="baseline"/>
    </w:pPr>
    <w:rPr>
      <w:b/>
      <w:bCs/>
      <w:sz w:val="28"/>
    </w:rPr>
  </w:style>
  <w:style w:type="character" w:customStyle="1" w:styleId="TitelAusschreibungZchn">
    <w:name w:val="Titel Ausschreibung Zchn"/>
    <w:basedOn w:val="Absatz-Standardschriftart"/>
    <w:link w:val="TitelAusschreibung"/>
    <w:rsid w:val="003E69A0"/>
    <w:rPr>
      <w:rFonts w:ascii="Arial" w:hAnsi="Arial" w:cs="Arial"/>
      <w:b/>
      <w:bCs/>
      <w:sz w:val="28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europass.cedefop.europa.eu/de/documents/european-skills-passport/language-passport" TargetMode="External"/><Relationship Id="rId10" Type="http://schemas.openxmlformats.org/officeDocument/2006/relationships/footer" Target="footer1.xm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80798~1\AppData\Local\Temp\$$_DA2A\LPxxx_Teil%20C1_2015-11-1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F37A070543944B39F647A2FB2D0EA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9E4FB1-BD5A-42E1-90C1-B32E09D5BF59}"/>
      </w:docPartPr>
      <w:docPartBody>
        <w:p w:rsidR="007161AA" w:rsidRDefault="007161AA" w:rsidP="007161AA">
          <w:pPr>
            <w:pStyle w:val="7F37A070543944B39F647A2FB2D0EA40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7B5B7AD7684B4C45A99AF10BDFD991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E5AA0D-188A-4377-9919-859BC389B297}"/>
      </w:docPartPr>
      <w:docPartBody>
        <w:p w:rsidR="007161AA" w:rsidRDefault="007161AA" w:rsidP="007161AA">
          <w:pPr>
            <w:pStyle w:val="7B5B7AD7684B4C45A99AF10BDFD991DF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E607337A5A024361967164685580CF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50508-97E4-4FEB-8EC5-687021757704}"/>
      </w:docPartPr>
      <w:docPartBody>
        <w:p w:rsidR="007161AA" w:rsidRDefault="007161AA" w:rsidP="007161AA">
          <w:pPr>
            <w:pStyle w:val="E607337A5A024361967164685580CF16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E5E67789D4664B7D8F043706A1137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A88C9A-D0C0-421C-ACB3-4055521FD690}"/>
      </w:docPartPr>
      <w:docPartBody>
        <w:p w:rsidR="007161AA" w:rsidRDefault="007161AA" w:rsidP="007161AA">
          <w:pPr>
            <w:pStyle w:val="E5E67789D4664B7D8F043706A1137162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D4CB3473C3894DAA89CF2B851D80BC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C719D5-AA66-45B1-8A78-2ACD0CF3F962}"/>
      </w:docPartPr>
      <w:docPartBody>
        <w:p w:rsidR="007161AA" w:rsidRDefault="007161AA" w:rsidP="007161AA">
          <w:pPr>
            <w:pStyle w:val="D4CB3473C3894DAA89CF2B851D80BC0F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56E268A4D2E44257860128727DB429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D5FA9C-CFBE-4D3F-AAC8-C433D78A33B5}"/>
      </w:docPartPr>
      <w:docPartBody>
        <w:p w:rsidR="007161AA" w:rsidRDefault="007161AA" w:rsidP="007161AA">
          <w:pPr>
            <w:pStyle w:val="56E268A4D2E44257860128727DB429C9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252D8F7B89FE4E9B9DDDAC8329CFB2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9A0393-ABD9-4F9B-9015-9D8675FCAC47}"/>
      </w:docPartPr>
      <w:docPartBody>
        <w:p w:rsidR="007161AA" w:rsidRDefault="007161AA" w:rsidP="007161AA">
          <w:pPr>
            <w:pStyle w:val="252D8F7B89FE4E9B9DDDAC8329CFB244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CDB3EF3111924D9B9B404FC4C647E5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363A9B-0FE1-4165-BAF6-590BC4962839}"/>
      </w:docPartPr>
      <w:docPartBody>
        <w:p w:rsidR="00667C00" w:rsidRDefault="00667C00" w:rsidP="00667C00">
          <w:pPr>
            <w:pStyle w:val="CDB3EF3111924D9B9B404FC4C647E553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BE12A5CFA2A245119B1A11BA9EBFAC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B80300-3283-4D5A-BE33-912005503E7F}"/>
      </w:docPartPr>
      <w:docPartBody>
        <w:p w:rsidR="00667C00" w:rsidRDefault="00667C00" w:rsidP="00667C00">
          <w:pPr>
            <w:pStyle w:val="BE12A5CFA2A245119B1A11BA9EBFAC27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BB25E6564E8C4AD8A201944297C39A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7BCE86-BD74-440E-AF37-5A78C63E13C4}"/>
      </w:docPartPr>
      <w:docPartBody>
        <w:p w:rsidR="00667C00" w:rsidRDefault="00667C00" w:rsidP="00667C00">
          <w:pPr>
            <w:pStyle w:val="BB25E6564E8C4AD8A201944297C39AFB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20B6A134AB574A159C96079924E1FE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577B99-ECD2-4DC9-8F13-8F691BD2FBE8}"/>
      </w:docPartPr>
      <w:docPartBody>
        <w:p w:rsidR="00667C00" w:rsidRDefault="00667C00" w:rsidP="00667C00">
          <w:pPr>
            <w:pStyle w:val="20B6A134AB574A159C96079924E1FE8A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2599146ECB1F4285AB06BB8307844A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C0F4C5-98DE-4504-B05C-84742F92521E}"/>
      </w:docPartPr>
      <w:docPartBody>
        <w:p w:rsidR="00667C00" w:rsidRDefault="00667C00" w:rsidP="00667C00">
          <w:pPr>
            <w:pStyle w:val="2599146ECB1F4285AB06BB8307844A95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5175CF0C8EB04BE18CA7DC6ABCBE0E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DF945E-AAAC-40C0-8CC2-7B3A4369DF8F}"/>
      </w:docPartPr>
      <w:docPartBody>
        <w:p w:rsidR="00667C00" w:rsidRDefault="00667C00" w:rsidP="00667C00">
          <w:pPr>
            <w:pStyle w:val="5175CF0C8EB04BE18CA7DC6ABCBE0E32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0CCDEE06DDD44759A9EDF22C308C94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574B8-66A1-41A3-A50D-B0BC17A2E36C}"/>
      </w:docPartPr>
      <w:docPartBody>
        <w:p w:rsidR="00667C00" w:rsidRDefault="00667C00" w:rsidP="00667C00">
          <w:pPr>
            <w:pStyle w:val="0CCDEE06DDD44759A9EDF22C308C9420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D3BD603FDF1B4A3EBB8F1D093EC7D0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B3271B-A66C-472D-B800-A819F671809D}"/>
      </w:docPartPr>
      <w:docPartBody>
        <w:p w:rsidR="00CA0FDA" w:rsidRDefault="00720B6E" w:rsidP="00720B6E">
          <w:pPr>
            <w:pStyle w:val="D3BD603FDF1B4A3EBB8F1D093EC7D0A4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A9B13EC6619F46AD98D5AE346A6A72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C83BCC-D94B-4660-A7E9-CD192A891F17}"/>
      </w:docPartPr>
      <w:docPartBody>
        <w:p w:rsidR="00CA0FDA" w:rsidRDefault="00720B6E" w:rsidP="00720B6E">
          <w:pPr>
            <w:pStyle w:val="A9B13EC6619F46AD98D5AE346A6A72DC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AD911070C57E40A5B7C567424365DD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EFFFA0-668E-4E75-B3E9-48C3081AF235}"/>
      </w:docPartPr>
      <w:docPartBody>
        <w:p w:rsidR="00CA0FDA" w:rsidRDefault="00720B6E" w:rsidP="00720B6E">
          <w:pPr>
            <w:pStyle w:val="AD911070C57E40A5B7C567424365DD9B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19390992A36B48B18F2F5E7938D3F0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39F294-A480-4F0D-97B5-DAB6F4CDFD9E}"/>
      </w:docPartPr>
      <w:docPartBody>
        <w:p w:rsidR="00CA0FDA" w:rsidRDefault="00720B6E" w:rsidP="00720B6E">
          <w:pPr>
            <w:pStyle w:val="19390992A36B48B18F2F5E7938D3F0A5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8E09E94E366F443491D6B76055D15A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EBBED-A9B0-452F-889F-871E92A8052D}"/>
      </w:docPartPr>
      <w:docPartBody>
        <w:p w:rsidR="00CA0FDA" w:rsidRDefault="00720B6E" w:rsidP="00720B6E">
          <w:pPr>
            <w:pStyle w:val="8E09E94E366F443491D6B76055D15A9C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E0436F31460A4F939BA3178F5DC2B7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575A7-04BE-4B43-B346-2933430E1E97}"/>
      </w:docPartPr>
      <w:docPartBody>
        <w:p w:rsidR="00CA0FDA" w:rsidRDefault="00720B6E" w:rsidP="00720B6E">
          <w:pPr>
            <w:pStyle w:val="E0436F31460A4F939BA3178F5DC2B7F9"/>
          </w:pPr>
          <w:r w:rsidRPr="003B2172">
            <w:rPr>
              <w:rStyle w:val="Platzhaltertext"/>
            </w:rPr>
            <w:t>Wählen Sie ein Element aus.</w:t>
          </w:r>
        </w:p>
      </w:docPartBody>
    </w:docPart>
    <w:docPart>
      <w:docPartPr>
        <w:name w:val="4C7CAE4A0C4148C09F959D29FD1006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9369BF-D923-498A-834C-FF8DFF543C9B}"/>
      </w:docPartPr>
      <w:docPartBody>
        <w:p w:rsidR="00CA0FDA" w:rsidRDefault="00720B6E" w:rsidP="00720B6E">
          <w:pPr>
            <w:pStyle w:val="4C7CAE4A0C4148C09F959D29FD1006FD"/>
          </w:pPr>
          <w:r w:rsidRPr="003B2172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Arial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814E2"/>
    <w:rsid w:val="00005E33"/>
    <w:rsid w:val="000814E2"/>
    <w:rsid w:val="000E28DD"/>
    <w:rsid w:val="00104143"/>
    <w:rsid w:val="0013075A"/>
    <w:rsid w:val="00154C90"/>
    <w:rsid w:val="00177494"/>
    <w:rsid w:val="002117AE"/>
    <w:rsid w:val="002545A0"/>
    <w:rsid w:val="002B056A"/>
    <w:rsid w:val="00301A4E"/>
    <w:rsid w:val="00347083"/>
    <w:rsid w:val="00387506"/>
    <w:rsid w:val="00494570"/>
    <w:rsid w:val="005051F3"/>
    <w:rsid w:val="005644F9"/>
    <w:rsid w:val="005A55D8"/>
    <w:rsid w:val="00667C00"/>
    <w:rsid w:val="007161AA"/>
    <w:rsid w:val="00720B6E"/>
    <w:rsid w:val="00757D8F"/>
    <w:rsid w:val="00831351"/>
    <w:rsid w:val="00860944"/>
    <w:rsid w:val="00A541B4"/>
    <w:rsid w:val="00AC0B14"/>
    <w:rsid w:val="00AE3701"/>
    <w:rsid w:val="00B6311E"/>
    <w:rsid w:val="00B739E6"/>
    <w:rsid w:val="00C9696D"/>
    <w:rsid w:val="00CA0FDA"/>
    <w:rsid w:val="00CD290F"/>
    <w:rsid w:val="00D44D07"/>
    <w:rsid w:val="00D612BC"/>
    <w:rsid w:val="00D662BF"/>
    <w:rsid w:val="00D72850"/>
    <w:rsid w:val="00F9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20B6E"/>
    <w:rPr>
      <w:color w:val="808080"/>
    </w:rPr>
  </w:style>
  <w:style w:type="paragraph" w:customStyle="1" w:styleId="7F37A070543944B39F647A2FB2D0EA40">
    <w:name w:val="7F37A070543944B39F647A2FB2D0EA40"/>
    <w:rsid w:val="007161AA"/>
    <w:pPr>
      <w:spacing w:after="0" w:line="240" w:lineRule="auto"/>
      <w:jc w:val="both"/>
    </w:pPr>
    <w:rPr>
      <w:rFonts w:ascii="Arial" w:eastAsia="Times New Roman" w:hAnsi="Arial" w:cs="Arial"/>
      <w:szCs w:val="20"/>
      <w:lang w:eastAsia="de-DE"/>
    </w:rPr>
  </w:style>
  <w:style w:type="paragraph" w:customStyle="1" w:styleId="8D8C1570C36845EE8BB2581810706CE8">
    <w:name w:val="8D8C1570C36845EE8BB2581810706CE8"/>
    <w:rsid w:val="007161AA"/>
    <w:pPr>
      <w:spacing w:after="160" w:line="259" w:lineRule="auto"/>
    </w:pPr>
  </w:style>
  <w:style w:type="paragraph" w:customStyle="1" w:styleId="01ADE87C93E84AE3ACB34FA2B8B3CA21">
    <w:name w:val="01ADE87C93E84AE3ACB34FA2B8B3CA21"/>
    <w:rsid w:val="007161AA"/>
    <w:pPr>
      <w:spacing w:after="160" w:line="259" w:lineRule="auto"/>
    </w:pPr>
  </w:style>
  <w:style w:type="paragraph" w:customStyle="1" w:styleId="DCCB8AAF21DE4F10A82B19CBECAE9759">
    <w:name w:val="DCCB8AAF21DE4F10A82B19CBECAE9759"/>
    <w:rsid w:val="007161AA"/>
    <w:pPr>
      <w:spacing w:after="160" w:line="259" w:lineRule="auto"/>
    </w:pPr>
  </w:style>
  <w:style w:type="paragraph" w:customStyle="1" w:styleId="7C40CB6047B14B668A4F2704409C434A">
    <w:name w:val="7C40CB6047B14B668A4F2704409C434A"/>
    <w:rsid w:val="007161AA"/>
    <w:pPr>
      <w:spacing w:after="160" w:line="259" w:lineRule="auto"/>
    </w:pPr>
  </w:style>
  <w:style w:type="paragraph" w:customStyle="1" w:styleId="1455D702B0224E4BBF9EEB5A1E260375">
    <w:name w:val="1455D702B0224E4BBF9EEB5A1E260375"/>
    <w:rsid w:val="007161AA"/>
    <w:pPr>
      <w:spacing w:after="160" w:line="259" w:lineRule="auto"/>
    </w:pPr>
  </w:style>
  <w:style w:type="paragraph" w:customStyle="1" w:styleId="920E2F76157B4A4D838BC6AB7EFEC2A6">
    <w:name w:val="920E2F76157B4A4D838BC6AB7EFEC2A6"/>
    <w:rsid w:val="007161AA"/>
    <w:pPr>
      <w:spacing w:after="160" w:line="259" w:lineRule="auto"/>
    </w:pPr>
  </w:style>
  <w:style w:type="paragraph" w:customStyle="1" w:styleId="7B5B7AD7684B4C45A99AF10BDFD991DF">
    <w:name w:val="7B5B7AD7684B4C45A99AF10BDFD991DF"/>
    <w:rsid w:val="007161AA"/>
    <w:pPr>
      <w:spacing w:after="160" w:line="259" w:lineRule="auto"/>
    </w:pPr>
  </w:style>
  <w:style w:type="paragraph" w:customStyle="1" w:styleId="E607337A5A024361967164685580CF16">
    <w:name w:val="E607337A5A024361967164685580CF16"/>
    <w:rsid w:val="007161AA"/>
    <w:pPr>
      <w:spacing w:after="160" w:line="259" w:lineRule="auto"/>
    </w:pPr>
  </w:style>
  <w:style w:type="paragraph" w:customStyle="1" w:styleId="E5E67789D4664B7D8F043706A1137162">
    <w:name w:val="E5E67789D4664B7D8F043706A1137162"/>
    <w:rsid w:val="007161AA"/>
    <w:pPr>
      <w:spacing w:after="160" w:line="259" w:lineRule="auto"/>
    </w:pPr>
  </w:style>
  <w:style w:type="paragraph" w:customStyle="1" w:styleId="D4CB3473C3894DAA89CF2B851D80BC0F">
    <w:name w:val="D4CB3473C3894DAA89CF2B851D80BC0F"/>
    <w:rsid w:val="007161AA"/>
    <w:pPr>
      <w:spacing w:after="160" w:line="259" w:lineRule="auto"/>
    </w:pPr>
  </w:style>
  <w:style w:type="paragraph" w:customStyle="1" w:styleId="56E268A4D2E44257860128727DB429C9">
    <w:name w:val="56E268A4D2E44257860128727DB429C9"/>
    <w:rsid w:val="007161AA"/>
    <w:pPr>
      <w:spacing w:after="160" w:line="259" w:lineRule="auto"/>
    </w:pPr>
  </w:style>
  <w:style w:type="paragraph" w:customStyle="1" w:styleId="252D8F7B89FE4E9B9DDDAC8329CFB244">
    <w:name w:val="252D8F7B89FE4E9B9DDDAC8329CFB244"/>
    <w:rsid w:val="007161AA"/>
    <w:pPr>
      <w:spacing w:after="160" w:line="259" w:lineRule="auto"/>
    </w:pPr>
  </w:style>
  <w:style w:type="paragraph" w:customStyle="1" w:styleId="00AEF8FCC704498E969D33A9C275B59D">
    <w:name w:val="00AEF8FCC704498E969D33A9C275B59D"/>
    <w:rsid w:val="007161AA"/>
    <w:pPr>
      <w:spacing w:after="160" w:line="259" w:lineRule="auto"/>
    </w:pPr>
  </w:style>
  <w:style w:type="paragraph" w:customStyle="1" w:styleId="A4E1FF096488486CAFC4A1A938486D55">
    <w:name w:val="A4E1FF096488486CAFC4A1A938486D55"/>
    <w:rsid w:val="007161AA"/>
    <w:pPr>
      <w:spacing w:after="160" w:line="259" w:lineRule="auto"/>
    </w:pPr>
  </w:style>
  <w:style w:type="paragraph" w:customStyle="1" w:styleId="B0F0A652DD7545CFA337816EA35AF35E">
    <w:name w:val="B0F0A652DD7545CFA337816EA35AF35E"/>
    <w:rsid w:val="007161AA"/>
    <w:pPr>
      <w:spacing w:after="160" w:line="259" w:lineRule="auto"/>
    </w:pPr>
  </w:style>
  <w:style w:type="paragraph" w:customStyle="1" w:styleId="291D01F5C24C4C99BE04F380871D5444">
    <w:name w:val="291D01F5C24C4C99BE04F380871D5444"/>
    <w:rsid w:val="007161AA"/>
    <w:pPr>
      <w:spacing w:after="160" w:line="259" w:lineRule="auto"/>
    </w:pPr>
  </w:style>
  <w:style w:type="paragraph" w:customStyle="1" w:styleId="59420E86441245C4AFD7D8DAA0FF411E">
    <w:name w:val="59420E86441245C4AFD7D8DAA0FF411E"/>
    <w:rsid w:val="007161AA"/>
    <w:pPr>
      <w:spacing w:after="160" w:line="259" w:lineRule="auto"/>
    </w:pPr>
  </w:style>
  <w:style w:type="paragraph" w:customStyle="1" w:styleId="78959C26CF4F42ABB9192C4FACB87B5C">
    <w:name w:val="78959C26CF4F42ABB9192C4FACB87B5C"/>
    <w:rsid w:val="007161AA"/>
    <w:pPr>
      <w:spacing w:after="160" w:line="259" w:lineRule="auto"/>
    </w:pPr>
  </w:style>
  <w:style w:type="paragraph" w:customStyle="1" w:styleId="472487E4E40547D1AC5A1D5024B65E23">
    <w:name w:val="472487E4E40547D1AC5A1D5024B65E23"/>
    <w:rsid w:val="007161AA"/>
    <w:pPr>
      <w:spacing w:after="160" w:line="259" w:lineRule="auto"/>
    </w:pPr>
  </w:style>
  <w:style w:type="paragraph" w:customStyle="1" w:styleId="406CCE00C07A4E7999E5AC6D3CE303ED">
    <w:name w:val="406CCE00C07A4E7999E5AC6D3CE303ED"/>
    <w:rsid w:val="007161AA"/>
    <w:pPr>
      <w:spacing w:after="160" w:line="259" w:lineRule="auto"/>
    </w:pPr>
  </w:style>
  <w:style w:type="paragraph" w:customStyle="1" w:styleId="EB4CADBAD10548E1A5088A4C24636D94">
    <w:name w:val="EB4CADBAD10548E1A5088A4C24636D94"/>
    <w:rsid w:val="007161AA"/>
    <w:pPr>
      <w:spacing w:after="160" w:line="259" w:lineRule="auto"/>
    </w:pPr>
  </w:style>
  <w:style w:type="paragraph" w:customStyle="1" w:styleId="6872A5570A35487EB59B124BFB5CE9CD">
    <w:name w:val="6872A5570A35487EB59B124BFB5CE9CD"/>
    <w:rsid w:val="007161AA"/>
    <w:pPr>
      <w:spacing w:after="160" w:line="259" w:lineRule="auto"/>
    </w:pPr>
  </w:style>
  <w:style w:type="paragraph" w:customStyle="1" w:styleId="CF862EE22EC24747AAAF524F6EFE3F9A">
    <w:name w:val="CF862EE22EC24747AAAF524F6EFE3F9A"/>
    <w:rsid w:val="007161AA"/>
    <w:pPr>
      <w:spacing w:after="160" w:line="259" w:lineRule="auto"/>
    </w:pPr>
  </w:style>
  <w:style w:type="paragraph" w:customStyle="1" w:styleId="2C8EA2C1871A41FB87E49B05DA498243">
    <w:name w:val="2C8EA2C1871A41FB87E49B05DA498243"/>
    <w:rsid w:val="007161AA"/>
    <w:pPr>
      <w:spacing w:after="160" w:line="259" w:lineRule="auto"/>
    </w:pPr>
  </w:style>
  <w:style w:type="paragraph" w:customStyle="1" w:styleId="1D6648BAD52941039705FF9D105438AB">
    <w:name w:val="1D6648BAD52941039705FF9D105438AB"/>
    <w:rsid w:val="007161AA"/>
    <w:pPr>
      <w:spacing w:after="160" w:line="259" w:lineRule="auto"/>
    </w:pPr>
  </w:style>
  <w:style w:type="paragraph" w:customStyle="1" w:styleId="CDB3EF3111924D9B9B404FC4C647E553">
    <w:name w:val="CDB3EF3111924D9B9B404FC4C647E553"/>
    <w:rsid w:val="00667C00"/>
    <w:pPr>
      <w:spacing w:after="160" w:line="259" w:lineRule="auto"/>
    </w:pPr>
  </w:style>
  <w:style w:type="paragraph" w:customStyle="1" w:styleId="BE12A5CFA2A245119B1A11BA9EBFAC27">
    <w:name w:val="BE12A5CFA2A245119B1A11BA9EBFAC27"/>
    <w:rsid w:val="00667C00"/>
    <w:pPr>
      <w:spacing w:after="160" w:line="259" w:lineRule="auto"/>
    </w:pPr>
  </w:style>
  <w:style w:type="paragraph" w:customStyle="1" w:styleId="BB25E6564E8C4AD8A201944297C39AFB">
    <w:name w:val="BB25E6564E8C4AD8A201944297C39AFB"/>
    <w:rsid w:val="00667C00"/>
    <w:pPr>
      <w:spacing w:after="160" w:line="259" w:lineRule="auto"/>
    </w:pPr>
  </w:style>
  <w:style w:type="paragraph" w:customStyle="1" w:styleId="20B6A134AB574A159C96079924E1FE8A">
    <w:name w:val="20B6A134AB574A159C96079924E1FE8A"/>
    <w:rsid w:val="00667C00"/>
    <w:pPr>
      <w:spacing w:after="160" w:line="259" w:lineRule="auto"/>
    </w:pPr>
  </w:style>
  <w:style w:type="paragraph" w:customStyle="1" w:styleId="2599146ECB1F4285AB06BB8307844A95">
    <w:name w:val="2599146ECB1F4285AB06BB8307844A95"/>
    <w:rsid w:val="00667C00"/>
    <w:pPr>
      <w:spacing w:after="160" w:line="259" w:lineRule="auto"/>
    </w:pPr>
  </w:style>
  <w:style w:type="paragraph" w:customStyle="1" w:styleId="5175CF0C8EB04BE18CA7DC6ABCBE0E32">
    <w:name w:val="5175CF0C8EB04BE18CA7DC6ABCBE0E32"/>
    <w:rsid w:val="00667C00"/>
    <w:pPr>
      <w:spacing w:after="160" w:line="259" w:lineRule="auto"/>
    </w:pPr>
  </w:style>
  <w:style w:type="paragraph" w:customStyle="1" w:styleId="0CCDEE06DDD44759A9EDF22C308C9420">
    <w:name w:val="0CCDEE06DDD44759A9EDF22C308C9420"/>
    <w:rsid w:val="00667C00"/>
    <w:pPr>
      <w:spacing w:after="160" w:line="259" w:lineRule="auto"/>
    </w:pPr>
  </w:style>
  <w:style w:type="paragraph" w:customStyle="1" w:styleId="E3A38866B89748D0B6F37DE7688C9805">
    <w:name w:val="E3A38866B89748D0B6F37DE7688C9805"/>
    <w:rsid w:val="00154C90"/>
    <w:pPr>
      <w:spacing w:after="160" w:line="259" w:lineRule="auto"/>
    </w:pPr>
  </w:style>
  <w:style w:type="paragraph" w:customStyle="1" w:styleId="D3BD603FDF1B4A3EBB8F1D093EC7D0A4">
    <w:name w:val="D3BD603FDF1B4A3EBB8F1D093EC7D0A4"/>
    <w:rsid w:val="00720B6E"/>
    <w:pPr>
      <w:spacing w:after="160" w:line="259" w:lineRule="auto"/>
    </w:pPr>
  </w:style>
  <w:style w:type="paragraph" w:customStyle="1" w:styleId="A9B13EC6619F46AD98D5AE346A6A72DC">
    <w:name w:val="A9B13EC6619F46AD98D5AE346A6A72DC"/>
    <w:rsid w:val="00720B6E"/>
    <w:pPr>
      <w:spacing w:after="160" w:line="259" w:lineRule="auto"/>
    </w:pPr>
  </w:style>
  <w:style w:type="paragraph" w:customStyle="1" w:styleId="AD911070C57E40A5B7C567424365DD9B">
    <w:name w:val="AD911070C57E40A5B7C567424365DD9B"/>
    <w:rsid w:val="00720B6E"/>
    <w:pPr>
      <w:spacing w:after="160" w:line="259" w:lineRule="auto"/>
    </w:pPr>
  </w:style>
  <w:style w:type="paragraph" w:customStyle="1" w:styleId="19390992A36B48B18F2F5E7938D3F0A5">
    <w:name w:val="19390992A36B48B18F2F5E7938D3F0A5"/>
    <w:rsid w:val="00720B6E"/>
    <w:pPr>
      <w:spacing w:after="160" w:line="259" w:lineRule="auto"/>
    </w:pPr>
  </w:style>
  <w:style w:type="paragraph" w:customStyle="1" w:styleId="8E09E94E366F443491D6B76055D15A9C">
    <w:name w:val="8E09E94E366F443491D6B76055D15A9C"/>
    <w:rsid w:val="00720B6E"/>
    <w:pPr>
      <w:spacing w:after="160" w:line="259" w:lineRule="auto"/>
    </w:pPr>
  </w:style>
  <w:style w:type="paragraph" w:customStyle="1" w:styleId="E0436F31460A4F939BA3178F5DC2B7F9">
    <w:name w:val="E0436F31460A4F939BA3178F5DC2B7F9"/>
    <w:rsid w:val="00720B6E"/>
    <w:pPr>
      <w:spacing w:after="160" w:line="259" w:lineRule="auto"/>
    </w:pPr>
  </w:style>
  <w:style w:type="paragraph" w:customStyle="1" w:styleId="4C7CAE4A0C4148C09F959D29FD1006FD">
    <w:name w:val="4C7CAE4A0C4148C09F959D29FD1006FD"/>
    <w:rsid w:val="00720B6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>xxx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8F1C8B2-FB4D-4747-8520-C32A86DFB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LPxxx_Teil C1_2015-11-12.dotx</Template>
  <TotalTime>0</TotalTime>
  <Pages>1</Pages>
  <Words>4636</Words>
  <Characters>29208</Characters>
  <Application>Microsoft Office Word</Application>
  <DocSecurity>0</DocSecurity>
  <Lines>243</Lines>
  <Paragraphs>67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Ersatzausschreibung BeIMB Hochbau / Tiefbau Portefeuille xxx</vt:lpstr>
    </vt:vector>
  </TitlesOfParts>
  <Company>BSB + Partner, Ingenieure und Planer AG</Company>
  <LinksUpToDate>false</LinksUpToDate>
  <CharactersWithSpaces>33777</CharactersWithSpaces>
  <SharedDoc>false</SharedDoc>
  <HLinks>
    <vt:vector size="120" baseType="variant">
      <vt:variant>
        <vt:i4>1966133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_Toc252518415</vt:lpwstr>
      </vt:variant>
      <vt:variant>
        <vt:i4>1966133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_Toc252518414</vt:lpwstr>
      </vt:variant>
      <vt:variant>
        <vt:i4>1966133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_Toc252518413</vt:lpwstr>
      </vt:variant>
      <vt:variant>
        <vt:i4>1966133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_Toc252518412</vt:lpwstr>
      </vt:variant>
      <vt:variant>
        <vt:i4>1966133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_Toc252518411</vt:lpwstr>
      </vt:variant>
      <vt:variant>
        <vt:i4>1966133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_Toc252518410</vt:lpwstr>
      </vt:variant>
      <vt:variant>
        <vt:i4>2031669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_Toc252518409</vt:lpwstr>
      </vt:variant>
      <vt:variant>
        <vt:i4>2031669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_Toc252518408</vt:lpwstr>
      </vt:variant>
      <vt:variant>
        <vt:i4>2031669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_Toc252518407</vt:lpwstr>
      </vt:variant>
      <vt:variant>
        <vt:i4>2031669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_Toc252518406</vt:lpwstr>
      </vt:variant>
      <vt:variant>
        <vt:i4>2031669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_Toc252518405</vt:lpwstr>
      </vt:variant>
      <vt:variant>
        <vt:i4>2031669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_Toc252518404</vt:lpwstr>
      </vt:variant>
      <vt:variant>
        <vt:i4>2031669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_Toc252518403</vt:lpwstr>
      </vt:variant>
      <vt:variant>
        <vt:i4>2031669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_Toc252518402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_Toc252518401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_Toc252518400</vt:lpwstr>
      </vt:variant>
      <vt:variant>
        <vt:i4>1441842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_Toc252518399</vt:lpwstr>
      </vt:variant>
      <vt:variant>
        <vt:i4>1441842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_Toc252518398</vt:lpwstr>
      </vt:variant>
      <vt:variant>
        <vt:i4>1441842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_Toc252518397</vt:lpwstr>
      </vt:variant>
      <vt:variant>
        <vt:i4>1441842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_Toc252518396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Ersatzausschreibung BeIMB Hochbau / Tiefbau Portefeuille xxx</dc:title>
  <dc:subject>Leistungspaket 2</dc:subject>
  <dc:creator>Jungo Emanuel armasuisse</dc:creator>
  <cp:lastModifiedBy>Edner Stefanie armasuisse</cp:lastModifiedBy>
  <cp:revision>8</cp:revision>
  <cp:lastPrinted>2016-10-12T12:38:00Z</cp:lastPrinted>
  <dcterms:created xsi:type="dcterms:W3CDTF">2019-07-24T09:50:00Z</dcterms:created>
  <dcterms:modified xsi:type="dcterms:W3CDTF">2019-08-29T11:06:00Z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um">
    <vt:lpwstr>31.08.2008</vt:lpwstr>
  </property>
</Properties>
</file>